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9553" w14:textId="77777777" w:rsidR="00862F8C" w:rsidRPr="0055048B" w:rsidRDefault="00862F8C" w:rsidP="00862F8C">
      <w:pPr>
        <w:pStyle w:val="datumtevilka"/>
        <w:rPr>
          <w:sz w:val="22"/>
          <w:szCs w:val="22"/>
        </w:rPr>
      </w:pPr>
    </w:p>
    <w:p w14:paraId="08836F44" w14:textId="77777777" w:rsidR="00862F8C" w:rsidRPr="00F93D86" w:rsidRDefault="00862F8C" w:rsidP="00862F8C">
      <w:pPr>
        <w:rPr>
          <w:lang w:val="sl-SI"/>
        </w:rPr>
      </w:pPr>
    </w:p>
    <w:p w14:paraId="35503C93" w14:textId="77777777" w:rsidR="00862F8C" w:rsidRPr="0055048B" w:rsidRDefault="00F93D86" w:rsidP="00F93D86">
      <w:pPr>
        <w:jc w:val="center"/>
        <w:rPr>
          <w:rFonts w:cs="Arial"/>
          <w:b/>
          <w:sz w:val="22"/>
          <w:szCs w:val="22"/>
          <w:lang w:val="sl-SI"/>
        </w:rPr>
      </w:pPr>
      <w:r w:rsidRPr="0055048B">
        <w:rPr>
          <w:rFonts w:cs="Arial"/>
          <w:b/>
          <w:sz w:val="22"/>
          <w:szCs w:val="22"/>
          <w:lang w:val="sl-SI"/>
        </w:rPr>
        <w:t>OPIS NAROČILA</w:t>
      </w:r>
    </w:p>
    <w:p w14:paraId="6230A812" w14:textId="77777777" w:rsidR="00F93D86" w:rsidRPr="0055048B" w:rsidRDefault="00F93D86" w:rsidP="00862F8C">
      <w:pPr>
        <w:rPr>
          <w:rFonts w:cs="Arial"/>
          <w:sz w:val="22"/>
          <w:szCs w:val="22"/>
          <w:lang w:val="sl-SI"/>
        </w:rPr>
      </w:pPr>
    </w:p>
    <w:p w14:paraId="7FAC9E1D" w14:textId="1C2D0449" w:rsidR="00483416" w:rsidRDefault="00483416" w:rsidP="0082479C">
      <w:pPr>
        <w:jc w:val="center"/>
        <w:rPr>
          <w:rFonts w:cs="Arial"/>
          <w:b/>
          <w:sz w:val="22"/>
          <w:szCs w:val="20"/>
          <w:lang w:val="sl-SI"/>
        </w:rPr>
      </w:pPr>
      <w:r w:rsidRPr="00483416">
        <w:rPr>
          <w:rFonts w:cs="Arial"/>
          <w:b/>
          <w:sz w:val="22"/>
          <w:szCs w:val="20"/>
          <w:lang w:val="sl-SI"/>
        </w:rPr>
        <w:t xml:space="preserve">Izvajanje kontrole poročil </w:t>
      </w:r>
      <w:r w:rsidR="0054459B">
        <w:rPr>
          <w:rFonts w:cs="Arial"/>
          <w:b/>
          <w:sz w:val="22"/>
          <w:szCs w:val="20"/>
          <w:lang w:val="sl-SI"/>
        </w:rPr>
        <w:t xml:space="preserve">ter </w:t>
      </w:r>
      <w:r w:rsidRPr="00483416">
        <w:rPr>
          <w:rFonts w:cs="Arial"/>
          <w:b/>
          <w:sz w:val="22"/>
          <w:szCs w:val="20"/>
          <w:lang w:val="sl-SI"/>
        </w:rPr>
        <w:t>izdelava končnega letnega poročila o nastalih gradb</w:t>
      </w:r>
      <w:r>
        <w:rPr>
          <w:rFonts w:cs="Arial"/>
          <w:b/>
          <w:sz w:val="22"/>
          <w:szCs w:val="20"/>
          <w:lang w:val="sl-SI"/>
        </w:rPr>
        <w:t xml:space="preserve">enih </w:t>
      </w:r>
      <w:r w:rsidRPr="00483416">
        <w:rPr>
          <w:rFonts w:cs="Arial"/>
          <w:b/>
          <w:sz w:val="22"/>
          <w:szCs w:val="20"/>
          <w:lang w:val="sl-SI"/>
        </w:rPr>
        <w:t>odpad</w:t>
      </w:r>
      <w:r>
        <w:rPr>
          <w:rFonts w:cs="Arial"/>
          <w:b/>
          <w:sz w:val="22"/>
          <w:szCs w:val="20"/>
          <w:lang w:val="sl-SI"/>
        </w:rPr>
        <w:t>kih in</w:t>
      </w:r>
      <w:r w:rsidRPr="00483416">
        <w:rPr>
          <w:rFonts w:cs="Arial"/>
          <w:b/>
          <w:sz w:val="22"/>
          <w:szCs w:val="20"/>
          <w:lang w:val="sl-SI"/>
        </w:rPr>
        <w:t xml:space="preserve"> ravnanju z njimi </w:t>
      </w:r>
    </w:p>
    <w:p w14:paraId="1C3ACE1A" w14:textId="77777777" w:rsidR="00371587" w:rsidRPr="00483416" w:rsidRDefault="00483416" w:rsidP="0082479C">
      <w:pPr>
        <w:jc w:val="center"/>
        <w:rPr>
          <w:rFonts w:cs="Arial"/>
          <w:b/>
          <w:sz w:val="22"/>
          <w:szCs w:val="20"/>
          <w:lang w:val="sl-SI"/>
        </w:rPr>
      </w:pPr>
      <w:r w:rsidRPr="00483416">
        <w:rPr>
          <w:rFonts w:cs="Arial"/>
          <w:b/>
          <w:sz w:val="22"/>
          <w:szCs w:val="20"/>
          <w:lang w:val="sl-SI"/>
        </w:rPr>
        <w:t>na gradbiš</w:t>
      </w:r>
      <w:r>
        <w:rPr>
          <w:rFonts w:cs="Arial"/>
          <w:b/>
          <w:sz w:val="22"/>
          <w:szCs w:val="20"/>
          <w:lang w:val="sl-SI"/>
        </w:rPr>
        <w:t>čih</w:t>
      </w:r>
      <w:r w:rsidRPr="00483416">
        <w:rPr>
          <w:rFonts w:cs="Arial"/>
          <w:b/>
          <w:sz w:val="22"/>
          <w:szCs w:val="20"/>
          <w:lang w:val="sl-SI"/>
        </w:rPr>
        <w:t xml:space="preserve"> G+R cest</w:t>
      </w:r>
    </w:p>
    <w:p w14:paraId="17016FD3" w14:textId="77777777" w:rsidR="00371587" w:rsidRDefault="00371587" w:rsidP="0082479C">
      <w:pPr>
        <w:jc w:val="center"/>
        <w:rPr>
          <w:rFonts w:cs="Arial"/>
          <w:b/>
          <w:szCs w:val="20"/>
        </w:rPr>
      </w:pPr>
    </w:p>
    <w:p w14:paraId="2D2BA3DB" w14:textId="77777777" w:rsidR="00371587" w:rsidRPr="0055048B" w:rsidRDefault="00371587" w:rsidP="0082479C">
      <w:pPr>
        <w:jc w:val="center"/>
        <w:rPr>
          <w:rFonts w:cs="Arial"/>
          <w:sz w:val="22"/>
          <w:szCs w:val="22"/>
          <w:lang w:val="sl-SI"/>
        </w:rPr>
      </w:pPr>
    </w:p>
    <w:p w14:paraId="7E39D6DB" w14:textId="77777777" w:rsidR="00F93D86" w:rsidRPr="0055048B" w:rsidRDefault="00F93D86" w:rsidP="00FD3346">
      <w:pPr>
        <w:pStyle w:val="GLAVA0"/>
      </w:pPr>
      <w:r w:rsidRPr="0055048B">
        <w:t>Uvod</w:t>
      </w:r>
    </w:p>
    <w:p w14:paraId="0BF488A5" w14:textId="77777777" w:rsidR="00F93D86" w:rsidRPr="0055048B" w:rsidRDefault="00F93D86" w:rsidP="00F93D86">
      <w:pPr>
        <w:rPr>
          <w:rFonts w:cs="Arial"/>
          <w:sz w:val="22"/>
          <w:szCs w:val="22"/>
          <w:lang w:val="sl-SI"/>
        </w:rPr>
      </w:pPr>
    </w:p>
    <w:p w14:paraId="3F2AE9CC" w14:textId="77777777" w:rsidR="00982438" w:rsidRDefault="00C35B32" w:rsidP="00C35B32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Skladno z veljavno zakonodajo v R</w:t>
      </w:r>
      <w:r w:rsidR="009A0C29">
        <w:rPr>
          <w:rFonts w:cs="Arial"/>
          <w:sz w:val="22"/>
          <w:szCs w:val="22"/>
          <w:lang w:val="sl-SI"/>
        </w:rPr>
        <w:t>ep</w:t>
      </w:r>
      <w:r w:rsidR="0061114F">
        <w:rPr>
          <w:rFonts w:cs="Arial"/>
          <w:sz w:val="22"/>
          <w:szCs w:val="22"/>
          <w:lang w:val="sl-SI"/>
        </w:rPr>
        <w:t>ubliki</w:t>
      </w:r>
      <w:r>
        <w:rPr>
          <w:rFonts w:cs="Arial"/>
          <w:sz w:val="22"/>
          <w:szCs w:val="22"/>
          <w:lang w:val="sl-SI"/>
        </w:rPr>
        <w:t xml:space="preserve"> Sloveniji je Direkcija RS za infrastrukturo (v nadaljevanju DRSI) kot upravljavec državnih cest in investitor gradenj na </w:t>
      </w:r>
      <w:r w:rsidR="00851EEE">
        <w:rPr>
          <w:rFonts w:cs="Arial"/>
          <w:sz w:val="22"/>
          <w:szCs w:val="22"/>
          <w:lang w:val="sl-SI"/>
        </w:rPr>
        <w:t>glavnih in regiona</w:t>
      </w:r>
      <w:r w:rsidR="002E12A0">
        <w:rPr>
          <w:rFonts w:cs="Arial"/>
          <w:sz w:val="22"/>
          <w:szCs w:val="22"/>
          <w:lang w:val="sl-SI"/>
        </w:rPr>
        <w:t>lnih cestah (v nadaljevanju G+</w:t>
      </w:r>
      <w:r w:rsidR="00851EEE">
        <w:rPr>
          <w:rFonts w:cs="Arial"/>
          <w:sz w:val="22"/>
          <w:szCs w:val="22"/>
          <w:lang w:val="sl-SI"/>
        </w:rPr>
        <w:t>R</w:t>
      </w:r>
      <w:r>
        <w:rPr>
          <w:rFonts w:cs="Arial"/>
          <w:sz w:val="22"/>
          <w:szCs w:val="22"/>
          <w:lang w:val="sl-SI"/>
        </w:rPr>
        <w:t xml:space="preserve"> cestah</w:t>
      </w:r>
      <w:r w:rsidR="00851EEE">
        <w:rPr>
          <w:rFonts w:cs="Arial"/>
          <w:sz w:val="22"/>
          <w:szCs w:val="22"/>
          <w:lang w:val="sl-SI"/>
        </w:rPr>
        <w:t>)</w:t>
      </w:r>
      <w:r>
        <w:rPr>
          <w:rFonts w:cs="Arial"/>
          <w:sz w:val="22"/>
          <w:szCs w:val="22"/>
          <w:lang w:val="sl-SI"/>
        </w:rPr>
        <w:t xml:space="preserve"> dolžna ustrezno poskrbeti za gradbene odpadke, nastale pri </w:t>
      </w:r>
      <w:r w:rsidR="00223BF1">
        <w:rPr>
          <w:rFonts w:cs="Arial"/>
          <w:sz w:val="22"/>
          <w:szCs w:val="22"/>
          <w:lang w:val="sl-SI"/>
        </w:rPr>
        <w:t xml:space="preserve">investicijah na G </w:t>
      </w:r>
      <w:r w:rsidR="002E12A0">
        <w:rPr>
          <w:rFonts w:cs="Arial"/>
          <w:sz w:val="22"/>
          <w:szCs w:val="22"/>
          <w:lang w:val="sl-SI"/>
        </w:rPr>
        <w:t>+</w:t>
      </w:r>
      <w:r w:rsidR="00223BF1">
        <w:rPr>
          <w:rFonts w:cs="Arial"/>
          <w:sz w:val="22"/>
          <w:szCs w:val="22"/>
          <w:lang w:val="sl-SI"/>
        </w:rPr>
        <w:t xml:space="preserve"> R cestah.</w:t>
      </w:r>
    </w:p>
    <w:p w14:paraId="6C58185D" w14:textId="77777777" w:rsidR="001C0110" w:rsidRDefault="001C0110" w:rsidP="00C35B32">
      <w:pPr>
        <w:jc w:val="both"/>
        <w:rPr>
          <w:rFonts w:cs="Arial"/>
          <w:sz w:val="22"/>
          <w:szCs w:val="22"/>
          <w:lang w:val="sl-SI"/>
        </w:rPr>
      </w:pPr>
    </w:p>
    <w:p w14:paraId="0AAB9F26" w14:textId="77777777" w:rsidR="00067704" w:rsidRDefault="00C35B32" w:rsidP="00C35B32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DRSI </w:t>
      </w:r>
      <w:r w:rsidR="001C0110">
        <w:rPr>
          <w:rFonts w:cs="Arial"/>
          <w:sz w:val="22"/>
          <w:szCs w:val="22"/>
          <w:lang w:val="sl-SI"/>
        </w:rPr>
        <w:t>za g</w:t>
      </w:r>
      <w:r w:rsidR="00BF71A6">
        <w:rPr>
          <w:rFonts w:cs="Arial"/>
          <w:sz w:val="22"/>
          <w:szCs w:val="22"/>
          <w:lang w:val="sl-SI"/>
        </w:rPr>
        <w:t xml:space="preserve">radbena dela na državnih cestah </w:t>
      </w:r>
      <w:r w:rsidR="0061114F">
        <w:rPr>
          <w:rFonts w:cs="Arial"/>
          <w:sz w:val="22"/>
          <w:szCs w:val="22"/>
          <w:lang w:val="sl-SI"/>
        </w:rPr>
        <w:t xml:space="preserve">v fazi izdelave projektne dokumentacije </w:t>
      </w:r>
      <w:r w:rsidR="00BF71A6" w:rsidRPr="0077054E">
        <w:rPr>
          <w:rFonts w:cs="Arial"/>
          <w:sz w:val="22"/>
          <w:szCs w:val="22"/>
          <w:lang w:val="sl-SI"/>
        </w:rPr>
        <w:t xml:space="preserve">(PZI ali </w:t>
      </w:r>
      <w:r w:rsidR="00BF71A6" w:rsidRPr="00FF4E86">
        <w:rPr>
          <w:rFonts w:cs="Arial"/>
          <w:sz w:val="22"/>
          <w:szCs w:val="22"/>
          <w:lang w:val="sl-SI"/>
        </w:rPr>
        <w:t xml:space="preserve">Izvedbenega načrta) </w:t>
      </w:r>
      <w:r w:rsidR="0061114F" w:rsidRPr="00FF4E86">
        <w:rPr>
          <w:rFonts w:cs="Arial"/>
          <w:sz w:val="22"/>
          <w:szCs w:val="22"/>
          <w:lang w:val="sl-SI"/>
        </w:rPr>
        <w:t>naroči Načr</w:t>
      </w:r>
      <w:r w:rsidR="00D6089C" w:rsidRPr="00FF4E86">
        <w:rPr>
          <w:rFonts w:cs="Arial"/>
          <w:sz w:val="22"/>
          <w:szCs w:val="22"/>
          <w:lang w:val="sl-SI"/>
        </w:rPr>
        <w:t>t ravnanja z gradbenimi odpadki.</w:t>
      </w:r>
      <w:r w:rsidR="0061114F" w:rsidRPr="00FF4E86">
        <w:rPr>
          <w:rFonts w:cs="Arial"/>
          <w:sz w:val="22"/>
          <w:szCs w:val="22"/>
          <w:lang w:val="sl-SI"/>
        </w:rPr>
        <w:t xml:space="preserve"> </w:t>
      </w:r>
      <w:r w:rsidR="00D6089C" w:rsidRPr="00FF4E86">
        <w:rPr>
          <w:rFonts w:cs="Arial"/>
          <w:sz w:val="22"/>
          <w:szCs w:val="22"/>
          <w:lang w:val="sl-SI"/>
        </w:rPr>
        <w:t>V</w:t>
      </w:r>
      <w:r w:rsidR="0061114F" w:rsidRPr="00FF4E86">
        <w:rPr>
          <w:rFonts w:cs="Arial"/>
          <w:sz w:val="22"/>
          <w:szCs w:val="22"/>
          <w:lang w:val="sl-SI"/>
        </w:rPr>
        <w:t xml:space="preserve"> fazi gradnje pa </w:t>
      </w:r>
      <w:r w:rsidR="00351F4E" w:rsidRPr="00FF4E86">
        <w:rPr>
          <w:rFonts w:cs="Arial"/>
          <w:sz w:val="22"/>
          <w:szCs w:val="22"/>
          <w:lang w:val="sl-SI"/>
        </w:rPr>
        <w:t>izda:</w:t>
      </w:r>
    </w:p>
    <w:p w14:paraId="750535EA" w14:textId="77777777" w:rsidR="004A7AF9" w:rsidRDefault="004A7AF9" w:rsidP="00C35B32">
      <w:pPr>
        <w:jc w:val="both"/>
        <w:rPr>
          <w:rFonts w:cs="Arial"/>
          <w:sz w:val="22"/>
          <w:szCs w:val="22"/>
          <w:lang w:val="sl-SI"/>
        </w:rPr>
      </w:pPr>
    </w:p>
    <w:p w14:paraId="63F24C4A" w14:textId="77777777" w:rsidR="0061114F" w:rsidRDefault="0061114F" w:rsidP="004A7AF9">
      <w:pPr>
        <w:numPr>
          <w:ilvl w:val="0"/>
          <w:numId w:val="30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Pooblastilo za vlaganje in potrjevanje evidenčnih listov o ravnanju z odpadki v elektronski sistem IS-odpadki v imenu povzročitelja odpadkov </w:t>
      </w:r>
    </w:p>
    <w:p w14:paraId="61659D81" w14:textId="77777777" w:rsidR="004A7AF9" w:rsidRDefault="004A7AF9" w:rsidP="004A7AF9">
      <w:pPr>
        <w:ind w:left="720"/>
        <w:jc w:val="both"/>
        <w:rPr>
          <w:rFonts w:cs="Arial"/>
          <w:sz w:val="22"/>
          <w:szCs w:val="22"/>
          <w:lang w:val="sl-SI"/>
        </w:rPr>
      </w:pPr>
    </w:p>
    <w:p w14:paraId="125849EA" w14:textId="77777777" w:rsidR="0061114F" w:rsidRDefault="0061114F" w:rsidP="004A7AF9">
      <w:pPr>
        <w:numPr>
          <w:ilvl w:val="0"/>
          <w:numId w:val="30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Pooblastilo izvajalcu </w:t>
      </w:r>
      <w:r w:rsidR="007867AF">
        <w:rPr>
          <w:rFonts w:cs="Arial"/>
          <w:sz w:val="22"/>
          <w:szCs w:val="22"/>
          <w:lang w:val="sl-SI"/>
        </w:rPr>
        <w:t xml:space="preserve">gradbenih del </w:t>
      </w:r>
      <w:r>
        <w:rPr>
          <w:rFonts w:cs="Arial"/>
          <w:sz w:val="22"/>
          <w:szCs w:val="22"/>
          <w:lang w:val="sl-SI"/>
        </w:rPr>
        <w:t xml:space="preserve">za oddajo gradbenih odpadkov </w:t>
      </w:r>
      <w:r w:rsidR="00B3615D">
        <w:rPr>
          <w:rFonts w:cs="Arial"/>
          <w:sz w:val="22"/>
          <w:szCs w:val="22"/>
          <w:lang w:val="sl-SI"/>
        </w:rPr>
        <w:t xml:space="preserve">prevzemniku </w:t>
      </w:r>
      <w:r>
        <w:rPr>
          <w:rFonts w:cs="Arial"/>
          <w:sz w:val="22"/>
          <w:szCs w:val="22"/>
          <w:lang w:val="sl-SI"/>
        </w:rPr>
        <w:t xml:space="preserve">oziroma </w:t>
      </w:r>
      <w:r w:rsidR="00B3615D">
        <w:rPr>
          <w:rFonts w:cs="Arial"/>
          <w:sz w:val="22"/>
          <w:szCs w:val="22"/>
          <w:lang w:val="sl-SI"/>
        </w:rPr>
        <w:t>predelovalcu</w:t>
      </w:r>
      <w:r>
        <w:rPr>
          <w:rFonts w:cs="Arial"/>
          <w:sz w:val="22"/>
          <w:szCs w:val="22"/>
          <w:lang w:val="sl-SI"/>
        </w:rPr>
        <w:t xml:space="preserve"> gradbenih odpadkov </w:t>
      </w:r>
    </w:p>
    <w:p w14:paraId="601846A2" w14:textId="77777777" w:rsidR="0061114F" w:rsidRDefault="0061114F" w:rsidP="004A7AF9">
      <w:pPr>
        <w:jc w:val="both"/>
        <w:rPr>
          <w:rFonts w:cs="Arial"/>
          <w:sz w:val="22"/>
          <w:szCs w:val="22"/>
          <w:lang w:val="sl-SI"/>
        </w:rPr>
      </w:pPr>
    </w:p>
    <w:p w14:paraId="1E5AB0A3" w14:textId="651B5232" w:rsidR="00C35B32" w:rsidRDefault="00EA3139" w:rsidP="00C35B32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Vodja nadzora</w:t>
      </w:r>
      <w:r w:rsidR="00BF71A6">
        <w:rPr>
          <w:rFonts w:cs="Arial"/>
          <w:sz w:val="22"/>
          <w:szCs w:val="22"/>
          <w:lang w:val="sl-SI"/>
        </w:rPr>
        <w:t xml:space="preserve"> gradbišča </w:t>
      </w:r>
      <w:r w:rsidR="00351F4E">
        <w:rPr>
          <w:rFonts w:cs="Arial"/>
          <w:sz w:val="22"/>
          <w:szCs w:val="22"/>
          <w:lang w:val="sl-SI"/>
        </w:rPr>
        <w:t>po končani gradnji,</w:t>
      </w:r>
      <w:r w:rsidR="00C43742">
        <w:rPr>
          <w:rFonts w:cs="Arial"/>
          <w:sz w:val="22"/>
          <w:szCs w:val="22"/>
          <w:lang w:val="sl-SI"/>
        </w:rPr>
        <w:t xml:space="preserve"> skladno s pogodbo o izvajanju Inženirskih storitev, </w:t>
      </w:r>
      <w:r w:rsidR="00351F4E">
        <w:rPr>
          <w:rFonts w:cs="Arial"/>
          <w:sz w:val="22"/>
          <w:szCs w:val="22"/>
          <w:lang w:val="sl-SI"/>
        </w:rPr>
        <w:t xml:space="preserve"> za namene pridobitve uporabnega dovoljenja</w:t>
      </w:r>
      <w:r w:rsidR="00BF0B0B">
        <w:rPr>
          <w:rFonts w:cs="Arial"/>
          <w:sz w:val="22"/>
          <w:szCs w:val="22"/>
          <w:lang w:val="sl-SI"/>
        </w:rPr>
        <w:t>, oziroma dovoljenja za neomejeno uporabo cest</w:t>
      </w:r>
      <w:r w:rsidR="003F02AE">
        <w:rPr>
          <w:rFonts w:cs="Arial"/>
          <w:sz w:val="22"/>
          <w:szCs w:val="22"/>
          <w:lang w:val="sl-SI"/>
        </w:rPr>
        <w:t>,</w:t>
      </w:r>
      <w:r w:rsidR="00BF0B0B">
        <w:rPr>
          <w:rFonts w:cs="Arial"/>
          <w:sz w:val="22"/>
          <w:szCs w:val="22"/>
          <w:lang w:val="sl-SI"/>
        </w:rPr>
        <w:t xml:space="preserve"> </w:t>
      </w:r>
      <w:r w:rsidR="001C0110">
        <w:rPr>
          <w:rFonts w:cs="Arial"/>
          <w:sz w:val="22"/>
          <w:szCs w:val="22"/>
          <w:lang w:val="sl-SI"/>
        </w:rPr>
        <w:t>pri</w:t>
      </w:r>
      <w:r w:rsidR="00C43742">
        <w:rPr>
          <w:rFonts w:cs="Arial"/>
          <w:sz w:val="22"/>
          <w:szCs w:val="22"/>
          <w:lang w:val="sl-SI"/>
        </w:rPr>
        <w:t>dobi</w:t>
      </w:r>
      <w:r w:rsidR="001C0110">
        <w:rPr>
          <w:rFonts w:cs="Arial"/>
          <w:sz w:val="22"/>
          <w:szCs w:val="22"/>
          <w:lang w:val="sl-SI"/>
        </w:rPr>
        <w:t xml:space="preserve"> »Poročilo o nastalih gradbenih odpadkih in ravnanju z njimi«, izdelano na podlagi </w:t>
      </w:r>
      <w:r w:rsidR="001C0110" w:rsidRPr="00B50537">
        <w:rPr>
          <w:rFonts w:cs="Arial"/>
          <w:sz w:val="22"/>
          <w:szCs w:val="22"/>
          <w:lang w:val="sl-SI"/>
        </w:rPr>
        <w:t>9.</w:t>
      </w:r>
      <w:r w:rsidR="00B12749" w:rsidRPr="00B50537">
        <w:rPr>
          <w:rFonts w:cs="Arial"/>
          <w:sz w:val="22"/>
          <w:szCs w:val="22"/>
          <w:lang w:val="sl-SI"/>
        </w:rPr>
        <w:t xml:space="preserve"> </w:t>
      </w:r>
      <w:r w:rsidR="001C0110" w:rsidRPr="00B50537">
        <w:rPr>
          <w:rFonts w:cs="Arial"/>
          <w:sz w:val="22"/>
          <w:szCs w:val="22"/>
          <w:lang w:val="sl-SI"/>
        </w:rPr>
        <w:t>člena Uredbe o ravnanju z odpadki, ki nastanejo pri gradbenih delih (Uradni list RS št. 34/08</w:t>
      </w:r>
      <w:r w:rsidR="009478C0" w:rsidRPr="00B50537">
        <w:rPr>
          <w:rFonts w:cs="Arial"/>
          <w:sz w:val="22"/>
          <w:szCs w:val="22"/>
          <w:lang w:val="sl-SI"/>
        </w:rPr>
        <w:t xml:space="preserve"> in 44/22 – ZVO-2</w:t>
      </w:r>
      <w:r w:rsidR="001C0110" w:rsidRPr="00B50537">
        <w:rPr>
          <w:rFonts w:cs="Arial"/>
          <w:sz w:val="22"/>
          <w:szCs w:val="22"/>
          <w:lang w:val="sl-SI"/>
        </w:rPr>
        <w:t>)</w:t>
      </w:r>
      <w:r w:rsidR="00490F10" w:rsidRPr="00B50537">
        <w:rPr>
          <w:rFonts w:cs="Arial"/>
          <w:sz w:val="22"/>
          <w:szCs w:val="22"/>
          <w:lang w:val="sl-SI"/>
        </w:rPr>
        <w:t>, ki</w:t>
      </w:r>
      <w:r w:rsidR="00490F10">
        <w:rPr>
          <w:rFonts w:cs="Arial"/>
          <w:sz w:val="22"/>
          <w:szCs w:val="22"/>
          <w:lang w:val="sl-SI"/>
        </w:rPr>
        <w:t xml:space="preserve"> ga pripravi izvajalec gradbenih del kot sestavni del Dokazila o zanesljivosti objekta.</w:t>
      </w:r>
      <w:r w:rsidR="001C0110">
        <w:rPr>
          <w:rFonts w:cs="Arial"/>
          <w:sz w:val="22"/>
          <w:szCs w:val="22"/>
          <w:lang w:val="sl-SI"/>
        </w:rPr>
        <w:t xml:space="preserve"> </w:t>
      </w:r>
      <w:r w:rsidR="00C35B32">
        <w:rPr>
          <w:rFonts w:cs="Arial"/>
          <w:sz w:val="22"/>
          <w:szCs w:val="22"/>
          <w:lang w:val="sl-SI"/>
        </w:rPr>
        <w:t xml:space="preserve"> </w:t>
      </w:r>
      <w:r w:rsidR="006A637E">
        <w:rPr>
          <w:rFonts w:cs="Arial"/>
          <w:sz w:val="22"/>
          <w:szCs w:val="22"/>
          <w:lang w:val="sl-SI"/>
        </w:rPr>
        <w:t xml:space="preserve">Skladno </w:t>
      </w:r>
      <w:r w:rsidR="006A637E" w:rsidRPr="00B50537">
        <w:rPr>
          <w:rFonts w:cs="Arial"/>
          <w:sz w:val="22"/>
          <w:szCs w:val="22"/>
          <w:lang w:val="sl-SI"/>
        </w:rPr>
        <w:t>z 10.</w:t>
      </w:r>
      <w:r w:rsidR="004D445E" w:rsidRPr="00B50537">
        <w:rPr>
          <w:rFonts w:cs="Arial"/>
          <w:sz w:val="22"/>
          <w:szCs w:val="22"/>
          <w:lang w:val="sl-SI"/>
        </w:rPr>
        <w:t xml:space="preserve"> </w:t>
      </w:r>
      <w:r w:rsidR="006A637E" w:rsidRPr="00B50537">
        <w:rPr>
          <w:rFonts w:cs="Arial"/>
          <w:sz w:val="22"/>
          <w:szCs w:val="22"/>
          <w:lang w:val="sl-SI"/>
        </w:rPr>
        <w:t xml:space="preserve">členom Uredbe o ravnanju z odpadki, ki nastanejo pri gradbenih delih (Uradni list RS št. </w:t>
      </w:r>
      <w:r w:rsidR="009478C0" w:rsidRPr="00B50537">
        <w:rPr>
          <w:rFonts w:cs="Arial"/>
          <w:sz w:val="22"/>
          <w:szCs w:val="22"/>
          <w:lang w:val="sl-SI"/>
        </w:rPr>
        <w:t>34/08 in 44/22 – ZVO-2)</w:t>
      </w:r>
      <w:r w:rsidR="006A637E" w:rsidRPr="00B50537">
        <w:rPr>
          <w:rFonts w:cs="Arial"/>
          <w:sz w:val="22"/>
          <w:szCs w:val="22"/>
          <w:lang w:val="sl-SI"/>
        </w:rPr>
        <w:t xml:space="preserve"> to poročilo nadomešča Letno poročilo o nastalih odpadki</w:t>
      </w:r>
      <w:r w:rsidR="006A637E">
        <w:rPr>
          <w:rFonts w:cs="Arial"/>
          <w:sz w:val="22"/>
          <w:szCs w:val="22"/>
          <w:lang w:val="sl-SI"/>
        </w:rPr>
        <w:t xml:space="preserve">h in ravnanju z njimi, ki jih morajo pošiljati povzročitelji odpadkov ministrstvu v skladu s predpisom, ki ureja ravnanje z odpadki. </w:t>
      </w:r>
    </w:p>
    <w:p w14:paraId="18371364" w14:textId="77777777" w:rsidR="006A637E" w:rsidRDefault="006A637E" w:rsidP="00D8579D">
      <w:pPr>
        <w:rPr>
          <w:rFonts w:cs="Arial"/>
          <w:sz w:val="22"/>
          <w:szCs w:val="22"/>
          <w:lang w:val="sl-SI"/>
        </w:rPr>
      </w:pPr>
    </w:p>
    <w:p w14:paraId="13EFA352" w14:textId="77777777" w:rsidR="006A637E" w:rsidRDefault="006A637E" w:rsidP="006A637E">
      <w:pPr>
        <w:jc w:val="center"/>
        <w:rPr>
          <w:rFonts w:cs="Arial"/>
          <w:sz w:val="22"/>
          <w:szCs w:val="22"/>
          <w:lang w:val="sl-SI"/>
        </w:rPr>
      </w:pPr>
    </w:p>
    <w:p w14:paraId="6B5938E8" w14:textId="77777777" w:rsidR="001C0110" w:rsidRPr="001C0110" w:rsidRDefault="001C0110" w:rsidP="00896710">
      <w:pPr>
        <w:pStyle w:val="GLAVA0"/>
      </w:pPr>
      <w:r w:rsidRPr="001C0110">
        <w:t>Pre</w:t>
      </w:r>
      <w:r>
        <w:t>d</w:t>
      </w:r>
      <w:r w:rsidRPr="001C0110">
        <w:t xml:space="preserve">met naročila </w:t>
      </w:r>
      <w:r w:rsidR="00B25A7F">
        <w:t>in obseg del</w:t>
      </w:r>
    </w:p>
    <w:p w14:paraId="58E91E5B" w14:textId="77777777" w:rsidR="001C0110" w:rsidRPr="001C0110" w:rsidRDefault="001C0110" w:rsidP="001C0110">
      <w:pPr>
        <w:ind w:left="360"/>
        <w:rPr>
          <w:rFonts w:cs="Arial"/>
          <w:sz w:val="22"/>
          <w:szCs w:val="22"/>
          <w:lang w:val="sl-SI"/>
        </w:rPr>
      </w:pPr>
    </w:p>
    <w:p w14:paraId="023E6F7D" w14:textId="77777777" w:rsidR="001C0110" w:rsidRDefault="001C0110" w:rsidP="001C0110">
      <w:pPr>
        <w:rPr>
          <w:rFonts w:cs="Arial"/>
          <w:sz w:val="22"/>
          <w:szCs w:val="22"/>
          <w:lang w:val="sl-SI"/>
        </w:rPr>
      </w:pPr>
      <w:r w:rsidRPr="001C0110">
        <w:rPr>
          <w:rFonts w:cs="Arial"/>
          <w:sz w:val="22"/>
          <w:szCs w:val="22"/>
          <w:lang w:val="sl-SI"/>
        </w:rPr>
        <w:t xml:space="preserve">Predmet </w:t>
      </w:r>
      <w:r>
        <w:rPr>
          <w:rFonts w:cs="Arial"/>
          <w:sz w:val="22"/>
          <w:szCs w:val="22"/>
          <w:lang w:val="sl-SI"/>
        </w:rPr>
        <w:t xml:space="preserve">tega naročila je : </w:t>
      </w:r>
    </w:p>
    <w:p w14:paraId="3047CD80" w14:textId="77777777" w:rsidR="001C0110" w:rsidRPr="00BF0B0B" w:rsidRDefault="00067704" w:rsidP="00B12749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BF0B0B">
        <w:rPr>
          <w:rFonts w:cs="Arial"/>
          <w:sz w:val="22"/>
          <w:szCs w:val="22"/>
          <w:lang w:val="sl-SI"/>
        </w:rPr>
        <w:t xml:space="preserve">Pregled </w:t>
      </w:r>
      <w:r w:rsidR="00351F4E" w:rsidRPr="00BF0B0B">
        <w:rPr>
          <w:rFonts w:cs="Arial"/>
          <w:sz w:val="22"/>
          <w:szCs w:val="22"/>
          <w:lang w:val="sl-SI"/>
        </w:rPr>
        <w:t xml:space="preserve">mesečnih </w:t>
      </w:r>
      <w:r w:rsidRPr="00BF0B0B">
        <w:rPr>
          <w:rFonts w:cs="Arial"/>
          <w:sz w:val="22"/>
          <w:szCs w:val="22"/>
          <w:lang w:val="sl-SI"/>
        </w:rPr>
        <w:t>poročil</w:t>
      </w:r>
      <w:r w:rsidR="001C0110" w:rsidRPr="00BF0B0B">
        <w:rPr>
          <w:rFonts w:cs="Arial"/>
          <w:sz w:val="22"/>
          <w:szCs w:val="22"/>
          <w:lang w:val="sl-SI"/>
        </w:rPr>
        <w:t>, ki se nanašajo na ravnanje z gradbenimi odpadki in jih pripravijo izva</w:t>
      </w:r>
      <w:r w:rsidR="00351F4E" w:rsidRPr="00BF0B0B">
        <w:rPr>
          <w:rFonts w:cs="Arial"/>
          <w:sz w:val="22"/>
          <w:szCs w:val="22"/>
          <w:lang w:val="sl-SI"/>
        </w:rPr>
        <w:t>jalci g</w:t>
      </w:r>
      <w:r w:rsidR="002E12A0">
        <w:rPr>
          <w:rFonts w:cs="Arial"/>
          <w:sz w:val="22"/>
          <w:szCs w:val="22"/>
          <w:lang w:val="sl-SI"/>
        </w:rPr>
        <w:t>radbenih del na gradbiščih G+</w:t>
      </w:r>
      <w:r w:rsidR="00351F4E" w:rsidRPr="00BF0B0B">
        <w:rPr>
          <w:rFonts w:cs="Arial"/>
          <w:sz w:val="22"/>
          <w:szCs w:val="22"/>
          <w:lang w:val="sl-SI"/>
        </w:rPr>
        <w:t>R cest</w:t>
      </w:r>
      <w:r w:rsidR="00380419">
        <w:rPr>
          <w:rFonts w:cs="Arial"/>
          <w:sz w:val="22"/>
          <w:szCs w:val="22"/>
          <w:lang w:val="sl-SI"/>
        </w:rPr>
        <w:t>.</w:t>
      </w:r>
    </w:p>
    <w:p w14:paraId="4DA37F18" w14:textId="77777777" w:rsidR="00067704" w:rsidRDefault="001C0110" w:rsidP="00BF0B0B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BF0B0B">
        <w:rPr>
          <w:rFonts w:cs="Arial"/>
          <w:sz w:val="22"/>
          <w:szCs w:val="22"/>
          <w:lang w:val="sl-SI"/>
        </w:rPr>
        <w:t xml:space="preserve">Izdelava končnega letnega poročila DRSI o nastalih </w:t>
      </w:r>
      <w:r w:rsidR="00067704" w:rsidRPr="00BF0B0B">
        <w:rPr>
          <w:rFonts w:cs="Arial"/>
          <w:sz w:val="22"/>
          <w:szCs w:val="22"/>
          <w:lang w:val="sl-SI"/>
        </w:rPr>
        <w:t xml:space="preserve">gradbenih </w:t>
      </w:r>
      <w:r w:rsidRPr="00BF0B0B">
        <w:rPr>
          <w:rFonts w:cs="Arial"/>
          <w:sz w:val="22"/>
          <w:szCs w:val="22"/>
          <w:lang w:val="sl-SI"/>
        </w:rPr>
        <w:t>odpadkih in ravnanju z njimi na gradbiščih G</w:t>
      </w:r>
      <w:r w:rsidR="002E12A0">
        <w:rPr>
          <w:rFonts w:cs="Arial"/>
          <w:sz w:val="22"/>
          <w:szCs w:val="22"/>
          <w:lang w:val="sl-SI"/>
        </w:rPr>
        <w:t>+</w:t>
      </w:r>
      <w:r w:rsidRPr="00BF0B0B">
        <w:rPr>
          <w:rFonts w:cs="Arial"/>
          <w:sz w:val="22"/>
          <w:szCs w:val="22"/>
          <w:lang w:val="sl-SI"/>
        </w:rPr>
        <w:t>R cest</w:t>
      </w:r>
      <w:r w:rsidR="00B12749" w:rsidRPr="00BF0B0B">
        <w:rPr>
          <w:rFonts w:cs="Arial"/>
          <w:sz w:val="22"/>
          <w:szCs w:val="22"/>
          <w:lang w:val="sl-SI"/>
        </w:rPr>
        <w:t>, ki se izdela  do 31.03. tekočega leta za predhodno koledarsko leto</w:t>
      </w:r>
      <w:r w:rsidR="00BF0B0B" w:rsidRPr="00BF0B0B">
        <w:rPr>
          <w:rFonts w:cs="Arial"/>
          <w:sz w:val="22"/>
          <w:szCs w:val="22"/>
          <w:lang w:val="sl-SI"/>
        </w:rPr>
        <w:t>.</w:t>
      </w:r>
    </w:p>
    <w:p w14:paraId="144F932A" w14:textId="77777777" w:rsidR="001C0110" w:rsidRDefault="00BF0B0B" w:rsidP="001C0110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BF0B0B">
        <w:rPr>
          <w:rFonts w:cs="Arial"/>
          <w:sz w:val="22"/>
          <w:szCs w:val="22"/>
          <w:lang w:val="sl-SI"/>
        </w:rPr>
        <w:t xml:space="preserve">Zbirnik </w:t>
      </w:r>
      <w:r w:rsidR="00D8579D">
        <w:rPr>
          <w:rFonts w:cs="Arial"/>
          <w:sz w:val="22"/>
          <w:szCs w:val="22"/>
          <w:lang w:val="sl-SI"/>
        </w:rPr>
        <w:t>»Poročil o nastalih gradbenih odpadkih in ravnanju z njimi« z</w:t>
      </w:r>
      <w:r w:rsidRPr="00BF0B0B">
        <w:rPr>
          <w:rFonts w:cs="Arial"/>
          <w:sz w:val="22"/>
          <w:szCs w:val="22"/>
          <w:lang w:val="sl-SI"/>
        </w:rPr>
        <w:t xml:space="preserve"> gradbišč za katera so bila izdelana v tekočem letu</w:t>
      </w:r>
      <w:r w:rsidR="00D8579D">
        <w:rPr>
          <w:rFonts w:cs="Arial"/>
          <w:sz w:val="22"/>
          <w:szCs w:val="22"/>
          <w:lang w:val="sl-SI"/>
        </w:rPr>
        <w:t>,</w:t>
      </w:r>
      <w:r w:rsidRPr="00BF0B0B">
        <w:rPr>
          <w:rFonts w:cs="Arial"/>
          <w:sz w:val="22"/>
          <w:szCs w:val="22"/>
          <w:lang w:val="sl-SI"/>
        </w:rPr>
        <w:t xml:space="preserve"> na podlagi podatkov iz končnih poročil in </w:t>
      </w:r>
      <w:r w:rsidR="00D8579D">
        <w:rPr>
          <w:rFonts w:cs="Arial"/>
          <w:sz w:val="22"/>
          <w:szCs w:val="22"/>
          <w:lang w:val="sl-SI"/>
        </w:rPr>
        <w:t xml:space="preserve">ob </w:t>
      </w:r>
      <w:r w:rsidRPr="00BF0B0B">
        <w:rPr>
          <w:rFonts w:cs="Arial"/>
          <w:sz w:val="22"/>
          <w:szCs w:val="22"/>
          <w:lang w:val="sl-SI"/>
        </w:rPr>
        <w:t xml:space="preserve">uporabi 10. člena Uredbe o ravnanju z odpadki, ki nastanejo pri gradbenih delih. </w:t>
      </w:r>
    </w:p>
    <w:p w14:paraId="4BCD64C2" w14:textId="77777777" w:rsidR="00EF0D35" w:rsidRDefault="00EF0D35" w:rsidP="001C0110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lastRenderedPageBreak/>
        <w:t xml:space="preserve">Komunikacija s pristojnimi institucijami glede uresničevanja določil </w:t>
      </w:r>
      <w:r w:rsidR="00A50DE7">
        <w:rPr>
          <w:rFonts w:cs="Arial"/>
          <w:sz w:val="22"/>
          <w:szCs w:val="22"/>
          <w:lang w:val="sl-SI"/>
        </w:rPr>
        <w:t>»</w:t>
      </w:r>
      <w:r>
        <w:rPr>
          <w:rFonts w:cs="Arial"/>
          <w:sz w:val="22"/>
          <w:szCs w:val="22"/>
          <w:lang w:val="sl-SI"/>
        </w:rPr>
        <w:t>Uredbe o ravnanju z odpadki, ki nastanejo pri gradbenih delih</w:t>
      </w:r>
      <w:r w:rsidR="00A50DE7">
        <w:rPr>
          <w:rFonts w:cs="Arial"/>
          <w:sz w:val="22"/>
          <w:szCs w:val="22"/>
          <w:lang w:val="sl-SI"/>
        </w:rPr>
        <w:t xml:space="preserve">« in ostale zakonodaje s področja ravnanja z odpadki. Predvidena je tudi priprava morebitnih predlogov popravkov postopkov oddaje gradbenih odpadkov. Predlogi pripravljeni na osnovi analize dejanskega stanja in postopkov oddaje gradbenih odpadkov po veljavnih predpisih. </w:t>
      </w:r>
    </w:p>
    <w:p w14:paraId="219F50A7" w14:textId="77777777" w:rsidR="00BF0B0B" w:rsidRPr="00594672" w:rsidRDefault="00593D01" w:rsidP="00FA7EDB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>Pregledi</w:t>
      </w:r>
      <w:r w:rsidR="00FA7EDB" w:rsidRPr="00594672">
        <w:rPr>
          <w:rFonts w:cs="Arial"/>
          <w:sz w:val="22"/>
          <w:szCs w:val="22"/>
          <w:lang w:val="sl-SI"/>
        </w:rPr>
        <w:t>/sestanki</w:t>
      </w:r>
      <w:r w:rsidRPr="00594672">
        <w:rPr>
          <w:rFonts w:cs="Arial"/>
          <w:sz w:val="22"/>
          <w:szCs w:val="22"/>
          <w:lang w:val="sl-SI"/>
        </w:rPr>
        <w:t xml:space="preserve"> </w:t>
      </w:r>
      <w:r w:rsidR="00355237" w:rsidRPr="00594672">
        <w:rPr>
          <w:rFonts w:cs="Arial"/>
          <w:sz w:val="22"/>
          <w:szCs w:val="22"/>
          <w:lang w:val="sl-SI"/>
        </w:rPr>
        <w:t xml:space="preserve">pri </w:t>
      </w:r>
      <w:r w:rsidRPr="00594672">
        <w:rPr>
          <w:rFonts w:cs="Arial"/>
          <w:sz w:val="22"/>
          <w:szCs w:val="22"/>
          <w:lang w:val="sl-SI"/>
        </w:rPr>
        <w:t>p</w:t>
      </w:r>
      <w:r w:rsidR="00355237" w:rsidRPr="00594672">
        <w:rPr>
          <w:rFonts w:cs="Arial"/>
          <w:sz w:val="22"/>
          <w:szCs w:val="22"/>
          <w:lang w:val="sl-SI"/>
        </w:rPr>
        <w:t>revzemnikih</w:t>
      </w:r>
      <w:r w:rsidRPr="00594672">
        <w:rPr>
          <w:rFonts w:cs="Arial"/>
          <w:sz w:val="22"/>
          <w:szCs w:val="22"/>
          <w:lang w:val="sl-SI"/>
        </w:rPr>
        <w:t xml:space="preserve"> odpadkov </w:t>
      </w:r>
    </w:p>
    <w:p w14:paraId="77E5D8E7" w14:textId="77777777" w:rsidR="00DE3BD3" w:rsidRPr="00594672" w:rsidRDefault="00BB4815" w:rsidP="00DE3BD3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 xml:space="preserve">Strokovna pomoč Naročniku </w:t>
      </w:r>
      <w:r w:rsidR="000A04FA" w:rsidRPr="00594672">
        <w:rPr>
          <w:rFonts w:cs="Arial"/>
          <w:sz w:val="22"/>
          <w:szCs w:val="22"/>
          <w:lang w:val="sl-SI"/>
        </w:rPr>
        <w:t>na področju ravnanja z gradbenimi odpadki na gradbiščih G in R cest</w:t>
      </w:r>
      <w:r w:rsidR="00DE3BD3" w:rsidRPr="00594672">
        <w:rPr>
          <w:rFonts w:cs="Arial"/>
          <w:sz w:val="22"/>
          <w:szCs w:val="22"/>
          <w:lang w:val="sl-SI"/>
        </w:rPr>
        <w:t xml:space="preserve"> ter </w:t>
      </w:r>
      <w:r w:rsidR="00594672" w:rsidRPr="00594672">
        <w:rPr>
          <w:rFonts w:cs="Arial"/>
          <w:sz w:val="22"/>
          <w:szCs w:val="22"/>
          <w:lang w:val="sl-SI"/>
        </w:rPr>
        <w:t>p</w:t>
      </w:r>
      <w:r w:rsidR="00DE3BD3" w:rsidRPr="00594672">
        <w:rPr>
          <w:rFonts w:cs="Arial"/>
          <w:sz w:val="22"/>
          <w:szCs w:val="22"/>
          <w:lang w:val="sl-SI"/>
        </w:rPr>
        <w:t>reverjanje ustreznosti izvajanja zakonodaje s področja ravnanja z gradbenimi odpadki na gradbiščih DRSI</w:t>
      </w:r>
    </w:p>
    <w:p w14:paraId="47BF05A3" w14:textId="77777777" w:rsidR="00EA3139" w:rsidRPr="00594672" w:rsidRDefault="00EA3139" w:rsidP="00DE3BD3">
      <w:pPr>
        <w:ind w:left="720"/>
        <w:jc w:val="both"/>
        <w:rPr>
          <w:rFonts w:cs="Arial"/>
          <w:sz w:val="22"/>
          <w:szCs w:val="22"/>
          <w:lang w:val="sl-SI"/>
        </w:rPr>
      </w:pPr>
    </w:p>
    <w:p w14:paraId="06481177" w14:textId="77777777" w:rsidR="00490F10" w:rsidRPr="00244CAE" w:rsidRDefault="00490F10" w:rsidP="00490F10">
      <w:pPr>
        <w:ind w:left="720"/>
        <w:jc w:val="both"/>
        <w:rPr>
          <w:rFonts w:cs="Arial"/>
          <w:sz w:val="22"/>
          <w:szCs w:val="22"/>
          <w:lang w:val="sl-SI"/>
        </w:rPr>
      </w:pPr>
    </w:p>
    <w:p w14:paraId="15D2AE24" w14:textId="77777777" w:rsidR="001C0110" w:rsidRPr="00244CAE" w:rsidRDefault="00BF71A6" w:rsidP="00896710">
      <w:pPr>
        <w:pStyle w:val="GLAVA2"/>
      </w:pPr>
      <w:r w:rsidRPr="00244CAE">
        <w:t>Pregled</w:t>
      </w:r>
      <w:r w:rsidR="001C0110" w:rsidRPr="00244CAE">
        <w:t xml:space="preserve"> poročil </w:t>
      </w:r>
      <w:r w:rsidR="00B12749" w:rsidRPr="00244CAE">
        <w:t xml:space="preserve">izvajalcev gradbenih del </w:t>
      </w:r>
    </w:p>
    <w:p w14:paraId="4E6F5F7D" w14:textId="77777777" w:rsidR="007C0FDE" w:rsidRDefault="007C0FDE" w:rsidP="009665E9">
      <w:pPr>
        <w:jc w:val="both"/>
        <w:rPr>
          <w:rFonts w:cs="Arial"/>
          <w:sz w:val="22"/>
          <w:szCs w:val="22"/>
          <w:lang w:val="sl-SI"/>
        </w:rPr>
      </w:pPr>
    </w:p>
    <w:p w14:paraId="21AF1208" w14:textId="77777777" w:rsidR="001C0110" w:rsidRDefault="006851E3" w:rsidP="009665E9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Izvajalec gradbenih del pripravi, s</w:t>
      </w:r>
      <w:r w:rsidR="00B12749">
        <w:rPr>
          <w:rFonts w:cs="Arial"/>
          <w:sz w:val="22"/>
          <w:szCs w:val="22"/>
          <w:lang w:val="sl-SI"/>
        </w:rPr>
        <w:t>kladno z izdanim pooblastilom DRSI</w:t>
      </w:r>
      <w:r>
        <w:rPr>
          <w:rFonts w:cs="Arial"/>
          <w:sz w:val="22"/>
          <w:szCs w:val="22"/>
          <w:lang w:val="sl-SI"/>
        </w:rPr>
        <w:t>,</w:t>
      </w:r>
      <w:r w:rsidR="00B12749">
        <w:rPr>
          <w:rFonts w:cs="Arial"/>
          <w:sz w:val="22"/>
          <w:szCs w:val="22"/>
          <w:lang w:val="sl-SI"/>
        </w:rPr>
        <w:t xml:space="preserve"> </w:t>
      </w:r>
      <w:r w:rsidR="009665E9">
        <w:rPr>
          <w:rFonts w:cs="Arial"/>
          <w:sz w:val="22"/>
          <w:szCs w:val="22"/>
          <w:lang w:val="sl-SI"/>
        </w:rPr>
        <w:t xml:space="preserve">podatke o izpolnjenih evidenčnih listih (kopije evidenčnih listov) in </w:t>
      </w:r>
      <w:r w:rsidR="008B0F00">
        <w:rPr>
          <w:rFonts w:cs="Arial"/>
          <w:sz w:val="22"/>
          <w:szCs w:val="22"/>
          <w:lang w:val="sl-SI"/>
        </w:rPr>
        <w:t>izdela</w:t>
      </w:r>
      <w:r w:rsidR="009665E9">
        <w:rPr>
          <w:rFonts w:cs="Arial"/>
          <w:sz w:val="22"/>
          <w:szCs w:val="22"/>
          <w:lang w:val="sl-SI"/>
        </w:rPr>
        <w:t xml:space="preserve"> mesečno ter končno poročilo o ravnanju z </w:t>
      </w:r>
      <w:r w:rsidR="00067704">
        <w:rPr>
          <w:rFonts w:cs="Arial"/>
          <w:sz w:val="22"/>
          <w:szCs w:val="22"/>
          <w:lang w:val="sl-SI"/>
        </w:rPr>
        <w:t xml:space="preserve">gradbenimi </w:t>
      </w:r>
      <w:r w:rsidR="009665E9">
        <w:rPr>
          <w:rFonts w:cs="Arial"/>
          <w:sz w:val="22"/>
          <w:szCs w:val="22"/>
          <w:lang w:val="sl-SI"/>
        </w:rPr>
        <w:t>odpadki (Poročilo o nastalih gradbenih odpadkih in ravnanju z njimi</w:t>
      </w:r>
      <w:r w:rsidR="00BF0B0B">
        <w:rPr>
          <w:rFonts w:cs="Arial"/>
          <w:sz w:val="22"/>
          <w:szCs w:val="22"/>
          <w:lang w:val="sl-SI"/>
        </w:rPr>
        <w:t xml:space="preserve">). </w:t>
      </w:r>
      <w:r w:rsidR="009665E9">
        <w:rPr>
          <w:rFonts w:cs="Arial"/>
          <w:sz w:val="22"/>
          <w:szCs w:val="22"/>
          <w:lang w:val="sl-SI"/>
        </w:rPr>
        <w:t>Poročilo o nastalih gradbenih odpadkih in o ravnanju z njimi je sestavni del dokumentacije za pridobitev uporabnega dovoljenja</w:t>
      </w:r>
      <w:r w:rsidR="00BF0B0B">
        <w:rPr>
          <w:rFonts w:cs="Arial"/>
          <w:sz w:val="22"/>
          <w:szCs w:val="22"/>
          <w:lang w:val="sl-SI"/>
        </w:rPr>
        <w:t>, oziroma dovoljenja za neomejeno uporabo cest.</w:t>
      </w:r>
      <w:r w:rsidR="009665E9">
        <w:rPr>
          <w:rFonts w:cs="Arial"/>
          <w:sz w:val="22"/>
          <w:szCs w:val="22"/>
          <w:lang w:val="sl-SI"/>
        </w:rPr>
        <w:t xml:space="preserve"> </w:t>
      </w:r>
    </w:p>
    <w:p w14:paraId="54538BA8" w14:textId="77777777" w:rsidR="001C0110" w:rsidRDefault="001C0110" w:rsidP="001C0110">
      <w:pPr>
        <w:rPr>
          <w:rFonts w:cs="Arial"/>
          <w:sz w:val="22"/>
          <w:szCs w:val="22"/>
          <w:lang w:val="sl-SI"/>
        </w:rPr>
      </w:pPr>
    </w:p>
    <w:p w14:paraId="24218233" w14:textId="77777777" w:rsidR="009665E9" w:rsidRDefault="009665E9" w:rsidP="00B22F94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Kopije evidenčnih listov, navedene v prejšnjem odstavku, izvajalec gradbenih del pridobi s strani imetnika Pooblastila za vlaganje in potrjevanje evidenčnih listov o ravnanju z odpadki v elektronski sistem IS-Odpadki. V tem pooblastilu DRSI navede gradbišče</w:t>
      </w:r>
      <w:r w:rsidR="007C0FDE">
        <w:rPr>
          <w:rFonts w:cs="Arial"/>
          <w:sz w:val="22"/>
          <w:szCs w:val="22"/>
          <w:lang w:val="sl-SI"/>
        </w:rPr>
        <w:t xml:space="preserve"> in obdobje </w:t>
      </w:r>
      <w:r>
        <w:rPr>
          <w:rFonts w:cs="Arial"/>
          <w:sz w:val="22"/>
          <w:szCs w:val="22"/>
          <w:lang w:val="sl-SI"/>
        </w:rPr>
        <w:t xml:space="preserve">za katero se pooblastilo izdaja ter obveznosti pooblaščenca. </w:t>
      </w:r>
    </w:p>
    <w:p w14:paraId="348CB406" w14:textId="77777777" w:rsidR="00B22F94" w:rsidRDefault="00B22F94" w:rsidP="00B22F94">
      <w:pPr>
        <w:jc w:val="both"/>
        <w:rPr>
          <w:rFonts w:cs="Arial"/>
          <w:sz w:val="22"/>
          <w:szCs w:val="22"/>
          <w:lang w:val="sl-SI"/>
        </w:rPr>
      </w:pPr>
    </w:p>
    <w:p w14:paraId="14E30753" w14:textId="77777777" w:rsidR="009665E9" w:rsidRPr="002E12A0" w:rsidRDefault="002E12A0" w:rsidP="00B22F94">
      <w:pPr>
        <w:jc w:val="both"/>
        <w:rPr>
          <w:rFonts w:cs="Arial"/>
          <w:sz w:val="22"/>
          <w:szCs w:val="22"/>
          <w:u w:val="single"/>
          <w:lang w:val="sl-SI"/>
        </w:rPr>
      </w:pPr>
      <w:r w:rsidRPr="002E12A0">
        <w:rPr>
          <w:rFonts w:cs="Arial"/>
          <w:sz w:val="22"/>
          <w:szCs w:val="22"/>
          <w:u w:val="single"/>
          <w:lang w:val="sl-SI"/>
        </w:rPr>
        <w:t>Naloge</w:t>
      </w:r>
      <w:r w:rsidR="007A53CD" w:rsidRPr="002E12A0">
        <w:rPr>
          <w:rFonts w:cs="Arial"/>
          <w:sz w:val="22"/>
          <w:szCs w:val="22"/>
          <w:u w:val="single"/>
          <w:lang w:val="sl-SI"/>
        </w:rPr>
        <w:t xml:space="preserve"> izvajalca</w:t>
      </w:r>
      <w:r w:rsidR="00BF0B0B" w:rsidRPr="002E12A0">
        <w:rPr>
          <w:rFonts w:cs="Arial"/>
          <w:sz w:val="22"/>
          <w:szCs w:val="22"/>
          <w:u w:val="single"/>
          <w:lang w:val="sl-SI"/>
        </w:rPr>
        <w:t xml:space="preserve"> po tem razpisu</w:t>
      </w:r>
      <w:r w:rsidR="007A53CD" w:rsidRPr="002E12A0">
        <w:rPr>
          <w:rFonts w:cs="Arial"/>
          <w:sz w:val="22"/>
          <w:szCs w:val="22"/>
          <w:u w:val="single"/>
          <w:lang w:val="sl-SI"/>
        </w:rPr>
        <w:t xml:space="preserve"> </w:t>
      </w:r>
      <w:r w:rsidR="00851EEE" w:rsidRPr="002E12A0">
        <w:rPr>
          <w:rFonts w:cs="Arial"/>
          <w:sz w:val="22"/>
          <w:szCs w:val="22"/>
          <w:u w:val="single"/>
          <w:lang w:val="sl-SI"/>
        </w:rPr>
        <w:t>:</w:t>
      </w:r>
    </w:p>
    <w:p w14:paraId="649CB705" w14:textId="62FE3947" w:rsidR="00B22F94" w:rsidRDefault="00851EEE" w:rsidP="00B22F94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Ogled aktivnih </w:t>
      </w:r>
      <w:r w:rsidR="00B22F94">
        <w:rPr>
          <w:rFonts w:cs="Arial"/>
          <w:sz w:val="22"/>
          <w:szCs w:val="22"/>
          <w:lang w:val="sl-SI"/>
        </w:rPr>
        <w:t>gradbišč</w:t>
      </w:r>
      <w:r>
        <w:rPr>
          <w:rFonts w:cs="Arial"/>
          <w:sz w:val="22"/>
          <w:szCs w:val="22"/>
          <w:lang w:val="sl-SI"/>
        </w:rPr>
        <w:t xml:space="preserve"> na G</w:t>
      </w:r>
      <w:r w:rsidR="002E12A0">
        <w:rPr>
          <w:rFonts w:cs="Arial"/>
          <w:sz w:val="22"/>
          <w:szCs w:val="22"/>
          <w:lang w:val="sl-SI"/>
        </w:rPr>
        <w:t>+</w:t>
      </w:r>
      <w:r>
        <w:rPr>
          <w:rFonts w:cs="Arial"/>
          <w:sz w:val="22"/>
          <w:szCs w:val="22"/>
          <w:lang w:val="sl-SI"/>
        </w:rPr>
        <w:t xml:space="preserve"> R cestah</w:t>
      </w:r>
      <w:r w:rsidR="00B22F94">
        <w:rPr>
          <w:rFonts w:cs="Arial"/>
          <w:sz w:val="22"/>
          <w:szCs w:val="22"/>
          <w:lang w:val="sl-SI"/>
        </w:rPr>
        <w:t xml:space="preserve"> (skladno s točko 4 tega Opisa naročila) in</w:t>
      </w:r>
      <w:r>
        <w:rPr>
          <w:rFonts w:cs="Arial"/>
          <w:sz w:val="22"/>
          <w:szCs w:val="22"/>
          <w:lang w:val="sl-SI"/>
        </w:rPr>
        <w:t xml:space="preserve"> pregled </w:t>
      </w:r>
      <w:r w:rsidR="00351F4E">
        <w:rPr>
          <w:rFonts w:cs="Arial"/>
          <w:sz w:val="22"/>
          <w:szCs w:val="22"/>
          <w:lang w:val="sl-SI"/>
        </w:rPr>
        <w:t xml:space="preserve">mesečnih </w:t>
      </w:r>
      <w:r>
        <w:rPr>
          <w:rFonts w:cs="Arial"/>
          <w:sz w:val="22"/>
          <w:szCs w:val="22"/>
          <w:lang w:val="sl-SI"/>
        </w:rPr>
        <w:t>Poročil o nastalih gradbenih odpadkih in ravnanju z njimi na teh gradbiščih</w:t>
      </w:r>
      <w:r w:rsidR="00067704">
        <w:rPr>
          <w:rFonts w:cs="Arial"/>
          <w:sz w:val="22"/>
          <w:szCs w:val="22"/>
          <w:lang w:val="sl-SI"/>
        </w:rPr>
        <w:t>,</w:t>
      </w:r>
      <w:r w:rsidR="00B22F94">
        <w:rPr>
          <w:rFonts w:cs="Arial"/>
          <w:sz w:val="22"/>
          <w:szCs w:val="22"/>
          <w:lang w:val="sl-SI"/>
        </w:rPr>
        <w:t xml:space="preserve"> </w:t>
      </w:r>
    </w:p>
    <w:p w14:paraId="4DE8358E" w14:textId="74023B69" w:rsidR="000D7385" w:rsidRPr="00855DC1" w:rsidRDefault="000D7385" w:rsidP="00855DC1">
      <w:pPr>
        <w:pStyle w:val="Odstavekseznama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  <w:lang w:val="sl-SI"/>
        </w:rPr>
      </w:pPr>
      <w:r w:rsidRPr="000D7385">
        <w:rPr>
          <w:rFonts w:cs="Calibri"/>
          <w:sz w:val="22"/>
          <w:szCs w:val="22"/>
          <w:lang w:val="sl-SI"/>
        </w:rPr>
        <w:t>Pre</w:t>
      </w:r>
      <w:r>
        <w:rPr>
          <w:rFonts w:cs="Calibri"/>
          <w:sz w:val="22"/>
          <w:szCs w:val="22"/>
          <w:lang w:val="sl-SI"/>
        </w:rPr>
        <w:t>gle</w:t>
      </w:r>
      <w:r w:rsidR="00855DC1">
        <w:rPr>
          <w:rFonts w:cs="Calibri"/>
          <w:sz w:val="22"/>
          <w:szCs w:val="22"/>
          <w:lang w:val="sl-SI"/>
        </w:rPr>
        <w:t>d »</w:t>
      </w:r>
      <w:r w:rsidR="00855DC1" w:rsidRPr="000D7385">
        <w:rPr>
          <w:rFonts w:cs="Calibri"/>
          <w:sz w:val="22"/>
          <w:szCs w:val="22"/>
          <w:lang w:val="sl-SI"/>
        </w:rPr>
        <w:t>Poročila  o nastalih gradbenih odpadkih in o ravnanju z njimi</w:t>
      </w:r>
      <w:r w:rsidR="00855DC1">
        <w:rPr>
          <w:rFonts w:cs="Calibri"/>
          <w:sz w:val="22"/>
          <w:szCs w:val="22"/>
          <w:lang w:val="sl-SI"/>
        </w:rPr>
        <w:t>« za vsako zaključeno gradbišče, pred izvedbo komisijskega</w:t>
      </w:r>
      <w:r w:rsidRPr="000D7385">
        <w:rPr>
          <w:rFonts w:cs="Calibri"/>
          <w:sz w:val="22"/>
          <w:szCs w:val="22"/>
          <w:lang w:val="sl-SI"/>
        </w:rPr>
        <w:t xml:space="preserve"> pregled</w:t>
      </w:r>
      <w:r w:rsidR="00855DC1">
        <w:rPr>
          <w:rFonts w:cs="Calibri"/>
          <w:sz w:val="22"/>
          <w:szCs w:val="22"/>
          <w:lang w:val="sl-SI"/>
        </w:rPr>
        <w:t>a in prevzema izvedenih del</w:t>
      </w:r>
      <w:r w:rsidRPr="000D7385">
        <w:rPr>
          <w:rFonts w:cs="Calibri"/>
          <w:sz w:val="22"/>
          <w:szCs w:val="22"/>
          <w:lang w:val="sl-SI"/>
        </w:rPr>
        <w:t>. Izvajalec ob koncu</w:t>
      </w:r>
      <w:r w:rsidR="00855DC1">
        <w:rPr>
          <w:rFonts w:cs="Calibri"/>
          <w:sz w:val="22"/>
          <w:szCs w:val="22"/>
          <w:lang w:val="sl-SI"/>
        </w:rPr>
        <w:t xml:space="preserve"> pregleda Poročila</w:t>
      </w:r>
      <w:r w:rsidRPr="000D7385">
        <w:rPr>
          <w:rFonts w:cs="Calibri"/>
          <w:sz w:val="22"/>
          <w:szCs w:val="22"/>
          <w:lang w:val="sl-SI"/>
        </w:rPr>
        <w:t xml:space="preserve"> poda posebno izjavo ali je Poročilo ustrezno ali ne. V kolikor Poročilo ni ustrezno, se </w:t>
      </w:r>
      <w:r w:rsidR="00855DC1">
        <w:rPr>
          <w:rFonts w:cs="Calibri"/>
          <w:sz w:val="22"/>
          <w:szCs w:val="22"/>
          <w:lang w:val="sl-SI"/>
        </w:rPr>
        <w:t>takšno</w:t>
      </w:r>
      <w:r w:rsidRPr="000D7385">
        <w:rPr>
          <w:rFonts w:cs="Calibri"/>
          <w:sz w:val="22"/>
          <w:szCs w:val="22"/>
          <w:lang w:val="sl-SI"/>
        </w:rPr>
        <w:t xml:space="preserve">  ugotovitev navede v zapisnik o komisijskem pregledu</w:t>
      </w:r>
      <w:r w:rsidR="00855DC1">
        <w:rPr>
          <w:rFonts w:cs="Calibri"/>
          <w:sz w:val="22"/>
          <w:szCs w:val="22"/>
          <w:lang w:val="sl-SI"/>
        </w:rPr>
        <w:t xml:space="preserve"> in prevzemu del. Ustrezno</w:t>
      </w:r>
      <w:r w:rsidRPr="000D7385">
        <w:rPr>
          <w:rFonts w:cs="Calibri"/>
          <w:sz w:val="22"/>
          <w:szCs w:val="22"/>
          <w:lang w:val="sl-SI"/>
        </w:rPr>
        <w:t xml:space="preserve"> Poročilo je tudi ena izmed omejitev pri izdaji končnega dovoljenja</w:t>
      </w:r>
      <w:r w:rsidR="00855DC1">
        <w:rPr>
          <w:rFonts w:cs="Calibri"/>
          <w:sz w:val="22"/>
          <w:szCs w:val="22"/>
          <w:lang w:val="sl-SI"/>
        </w:rPr>
        <w:t xml:space="preserve"> za gradbišče, ki je predmet komisijskega pregleda in prevzema del.</w:t>
      </w:r>
      <w:r w:rsidRPr="000D7385">
        <w:rPr>
          <w:rFonts w:cs="Calibri"/>
          <w:sz w:val="22"/>
          <w:szCs w:val="22"/>
          <w:lang w:val="sl-SI"/>
        </w:rPr>
        <w:t xml:space="preserve"> </w:t>
      </w:r>
    </w:p>
    <w:p w14:paraId="6B2619AC" w14:textId="39FE5C4E" w:rsidR="00851EEE" w:rsidRDefault="00851EEE" w:rsidP="00B22F94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Priprava poročila za Naročnika o opravljenih ogledih</w:t>
      </w:r>
      <w:r w:rsidR="00351F4E">
        <w:rPr>
          <w:rFonts w:cs="Arial"/>
          <w:sz w:val="22"/>
          <w:szCs w:val="22"/>
          <w:lang w:val="sl-SI"/>
        </w:rPr>
        <w:t xml:space="preserve"> gradbišč</w:t>
      </w:r>
      <w:r>
        <w:rPr>
          <w:rFonts w:cs="Arial"/>
          <w:sz w:val="22"/>
          <w:szCs w:val="22"/>
          <w:lang w:val="sl-SI"/>
        </w:rPr>
        <w:t>,</w:t>
      </w:r>
      <w:r w:rsidR="007C0FDE">
        <w:rPr>
          <w:rFonts w:cs="Arial"/>
          <w:sz w:val="22"/>
          <w:szCs w:val="22"/>
          <w:lang w:val="sl-SI"/>
        </w:rPr>
        <w:t xml:space="preserve"> za vsako gradbišče posebej,</w:t>
      </w:r>
      <w:r w:rsidR="00BF0B0B">
        <w:rPr>
          <w:rFonts w:cs="Arial"/>
          <w:sz w:val="22"/>
          <w:szCs w:val="22"/>
          <w:lang w:val="sl-SI"/>
        </w:rPr>
        <w:t xml:space="preserve"> v roku </w:t>
      </w:r>
      <w:r w:rsidR="00D95966">
        <w:rPr>
          <w:rFonts w:cs="Arial"/>
          <w:sz w:val="22"/>
          <w:szCs w:val="22"/>
          <w:lang w:val="sl-SI"/>
        </w:rPr>
        <w:t xml:space="preserve">najkasneje </w:t>
      </w:r>
      <w:r w:rsidR="00BF0B0B">
        <w:rPr>
          <w:rFonts w:cs="Arial"/>
          <w:sz w:val="22"/>
          <w:szCs w:val="22"/>
          <w:lang w:val="sl-SI"/>
        </w:rPr>
        <w:t>30 dni po ogledu</w:t>
      </w:r>
      <w:r w:rsidR="00D95966">
        <w:rPr>
          <w:rFonts w:cs="Arial"/>
          <w:sz w:val="22"/>
          <w:szCs w:val="22"/>
          <w:lang w:val="sl-SI"/>
        </w:rPr>
        <w:t xml:space="preserve"> gradbišča</w:t>
      </w:r>
      <w:r w:rsidR="00BF0B0B">
        <w:rPr>
          <w:rFonts w:cs="Arial"/>
          <w:sz w:val="22"/>
          <w:szCs w:val="22"/>
          <w:lang w:val="sl-SI"/>
        </w:rPr>
        <w:t>, s poudarkom na izpolnjevanju pravil stroke in ustrezne zakonodaje</w:t>
      </w:r>
      <w:r w:rsidR="003E5C25">
        <w:rPr>
          <w:rFonts w:cs="Arial"/>
          <w:sz w:val="22"/>
          <w:szCs w:val="22"/>
          <w:lang w:val="sl-SI"/>
        </w:rPr>
        <w:t xml:space="preserve"> s področja ravnanja z gradbenimi odpadki</w:t>
      </w:r>
      <w:r w:rsidR="00BF0B0B">
        <w:rPr>
          <w:rFonts w:cs="Arial"/>
          <w:sz w:val="22"/>
          <w:szCs w:val="22"/>
          <w:lang w:val="sl-SI"/>
        </w:rPr>
        <w:t>,</w:t>
      </w:r>
    </w:p>
    <w:p w14:paraId="2FB3DA0A" w14:textId="77777777" w:rsidR="00757DEF" w:rsidRDefault="00851EEE" w:rsidP="00351F4E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>Izdelava priporočil za Naročnika, Izvajalca</w:t>
      </w:r>
      <w:r w:rsidR="004A7AF9" w:rsidRPr="00594672">
        <w:rPr>
          <w:rFonts w:cs="Arial"/>
          <w:sz w:val="22"/>
          <w:szCs w:val="22"/>
          <w:lang w:val="sl-SI"/>
        </w:rPr>
        <w:t xml:space="preserve"> gradbenih del</w:t>
      </w:r>
      <w:r w:rsidRPr="00594672">
        <w:rPr>
          <w:rFonts w:cs="Arial"/>
          <w:sz w:val="22"/>
          <w:szCs w:val="22"/>
          <w:lang w:val="sl-SI"/>
        </w:rPr>
        <w:t xml:space="preserve"> in Nadzorn</w:t>
      </w:r>
      <w:r w:rsidR="00B542B2" w:rsidRPr="00594672">
        <w:rPr>
          <w:rFonts w:cs="Arial"/>
          <w:sz w:val="22"/>
          <w:szCs w:val="22"/>
          <w:lang w:val="sl-SI"/>
        </w:rPr>
        <w:t>ika</w:t>
      </w:r>
      <w:r w:rsidRPr="004A7AF9">
        <w:rPr>
          <w:rFonts w:cs="Arial"/>
          <w:sz w:val="22"/>
          <w:szCs w:val="22"/>
          <w:lang w:val="sl-SI"/>
        </w:rPr>
        <w:t xml:space="preserve"> za </w:t>
      </w:r>
      <w:r w:rsidR="00B22F94" w:rsidRPr="004A7AF9">
        <w:rPr>
          <w:rFonts w:cs="Arial"/>
          <w:sz w:val="22"/>
          <w:szCs w:val="22"/>
          <w:lang w:val="sl-SI"/>
        </w:rPr>
        <w:t>morebitne potrebne ukrepe glede ravnanja z nastalimi gradbenimi odpadki na posameznih gradbiščih</w:t>
      </w:r>
      <w:r w:rsidR="00D96947" w:rsidRPr="004A7AF9">
        <w:rPr>
          <w:rFonts w:cs="Arial"/>
          <w:sz w:val="22"/>
          <w:szCs w:val="22"/>
          <w:lang w:val="sl-SI"/>
        </w:rPr>
        <w:t xml:space="preserve"> s posebnim poudarkom čim hitrejše izvedbe gradbenih del</w:t>
      </w:r>
      <w:r w:rsidR="00BF0B0B">
        <w:rPr>
          <w:rFonts w:cs="Arial"/>
          <w:sz w:val="22"/>
          <w:szCs w:val="22"/>
          <w:lang w:val="sl-SI"/>
        </w:rPr>
        <w:t>. Priporočilo  se izdela na 6 mesecev, v primeru ugotovljene kršitve zakonitosti v  roku najkasneje 7 koledarskih dni po ugotovljeni kršitvi.</w:t>
      </w:r>
    </w:p>
    <w:p w14:paraId="21C08388" w14:textId="034A4D46" w:rsidR="00351F4E" w:rsidRDefault="00757DEF" w:rsidP="00351F4E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Pregled končnih poročil zak</w:t>
      </w:r>
      <w:r w:rsidR="00720F4C">
        <w:rPr>
          <w:rFonts w:cs="Arial"/>
          <w:sz w:val="22"/>
          <w:szCs w:val="22"/>
          <w:lang w:val="sl-SI"/>
        </w:rPr>
        <w:t xml:space="preserve">ljučenih </w:t>
      </w:r>
      <w:r w:rsidR="00720F4C" w:rsidRPr="00FF4E86">
        <w:rPr>
          <w:rFonts w:cs="Arial"/>
          <w:sz w:val="22"/>
          <w:szCs w:val="22"/>
          <w:lang w:val="sl-SI"/>
        </w:rPr>
        <w:t>gradbišč v letu 202</w:t>
      </w:r>
      <w:r w:rsidR="009478C0">
        <w:rPr>
          <w:rFonts w:cs="Arial"/>
          <w:sz w:val="22"/>
          <w:szCs w:val="22"/>
          <w:lang w:val="sl-SI"/>
        </w:rPr>
        <w:t>5</w:t>
      </w:r>
      <w:r w:rsidR="00FF4E86" w:rsidRPr="00FF4E86">
        <w:rPr>
          <w:rFonts w:cs="Arial"/>
          <w:sz w:val="22"/>
          <w:szCs w:val="22"/>
          <w:lang w:val="sl-SI"/>
        </w:rPr>
        <w:t xml:space="preserve"> (od meseca </w:t>
      </w:r>
      <w:r w:rsidR="003E5C25">
        <w:rPr>
          <w:rFonts w:cs="Arial"/>
          <w:sz w:val="22"/>
          <w:szCs w:val="22"/>
          <w:lang w:val="sl-SI"/>
        </w:rPr>
        <w:t>oktobra</w:t>
      </w:r>
      <w:r w:rsidR="00FF4E86" w:rsidRPr="00FF4E86">
        <w:rPr>
          <w:rFonts w:cs="Arial"/>
          <w:sz w:val="22"/>
          <w:szCs w:val="22"/>
          <w:lang w:val="sl-SI"/>
        </w:rPr>
        <w:t xml:space="preserve"> dalje)</w:t>
      </w:r>
      <w:r w:rsidR="003405C6" w:rsidRPr="00FF4E86">
        <w:rPr>
          <w:rFonts w:cs="Arial"/>
          <w:sz w:val="22"/>
          <w:szCs w:val="22"/>
          <w:lang w:val="sl-SI"/>
        </w:rPr>
        <w:t xml:space="preserve">, </w:t>
      </w:r>
      <w:r w:rsidR="003E5C25">
        <w:rPr>
          <w:rFonts w:cs="Arial"/>
          <w:sz w:val="22"/>
          <w:szCs w:val="22"/>
          <w:lang w:val="sl-SI"/>
        </w:rPr>
        <w:t xml:space="preserve">v </w:t>
      </w:r>
      <w:r w:rsidR="003405C6" w:rsidRPr="00FF4E86">
        <w:rPr>
          <w:rFonts w:cs="Arial"/>
          <w:sz w:val="22"/>
          <w:szCs w:val="22"/>
          <w:lang w:val="sl-SI"/>
        </w:rPr>
        <w:t>letu 202</w:t>
      </w:r>
      <w:r w:rsidR="009478C0">
        <w:rPr>
          <w:rFonts w:cs="Arial"/>
          <w:sz w:val="22"/>
          <w:szCs w:val="22"/>
          <w:lang w:val="sl-SI"/>
        </w:rPr>
        <w:t xml:space="preserve">6 </w:t>
      </w:r>
      <w:r w:rsidR="003405C6" w:rsidRPr="00FF4E86">
        <w:rPr>
          <w:rFonts w:cs="Arial"/>
          <w:sz w:val="22"/>
          <w:szCs w:val="22"/>
          <w:lang w:val="sl-SI"/>
        </w:rPr>
        <w:t>in</w:t>
      </w:r>
      <w:r w:rsidR="003E5C25">
        <w:rPr>
          <w:rFonts w:cs="Arial"/>
          <w:sz w:val="22"/>
          <w:szCs w:val="22"/>
          <w:lang w:val="sl-SI"/>
        </w:rPr>
        <w:t xml:space="preserve"> v </w:t>
      </w:r>
      <w:r w:rsidR="003405C6" w:rsidRPr="00FF4E86">
        <w:rPr>
          <w:rFonts w:cs="Arial"/>
          <w:sz w:val="22"/>
          <w:szCs w:val="22"/>
          <w:lang w:val="sl-SI"/>
        </w:rPr>
        <w:t xml:space="preserve"> letu 202</w:t>
      </w:r>
      <w:r w:rsidR="009478C0">
        <w:rPr>
          <w:rFonts w:cs="Arial"/>
          <w:sz w:val="22"/>
          <w:szCs w:val="22"/>
          <w:lang w:val="sl-SI"/>
        </w:rPr>
        <w:t>7</w:t>
      </w:r>
      <w:r w:rsidR="003E5C25">
        <w:rPr>
          <w:rFonts w:cs="Arial"/>
          <w:sz w:val="22"/>
          <w:szCs w:val="22"/>
          <w:lang w:val="sl-SI"/>
        </w:rPr>
        <w:t>. Pregled se izdela</w:t>
      </w:r>
      <w:r w:rsidRPr="00FF4E86">
        <w:rPr>
          <w:rFonts w:cs="Arial"/>
          <w:sz w:val="22"/>
          <w:szCs w:val="22"/>
          <w:lang w:val="sl-SI"/>
        </w:rPr>
        <w:t xml:space="preserve"> v roku do konca marca</w:t>
      </w:r>
      <w:r w:rsidR="00D95966">
        <w:rPr>
          <w:rFonts w:cs="Arial"/>
          <w:sz w:val="22"/>
          <w:szCs w:val="22"/>
          <w:lang w:val="sl-SI"/>
        </w:rPr>
        <w:t xml:space="preserve"> tekočega leta</w:t>
      </w:r>
      <w:r>
        <w:rPr>
          <w:rFonts w:cs="Arial"/>
          <w:sz w:val="22"/>
          <w:szCs w:val="22"/>
          <w:lang w:val="sl-SI"/>
        </w:rPr>
        <w:t xml:space="preserve"> za preteklo leto</w:t>
      </w:r>
      <w:r w:rsidR="003E5C25">
        <w:rPr>
          <w:rFonts w:cs="Arial"/>
          <w:sz w:val="22"/>
          <w:szCs w:val="22"/>
          <w:lang w:val="sl-SI"/>
        </w:rPr>
        <w:t>.</w:t>
      </w:r>
    </w:p>
    <w:p w14:paraId="7182C056" w14:textId="77777777" w:rsidR="00BE151A" w:rsidRDefault="00BE151A" w:rsidP="00BE151A">
      <w:pPr>
        <w:ind w:left="360"/>
        <w:jc w:val="both"/>
        <w:rPr>
          <w:rFonts w:cs="Arial"/>
          <w:sz w:val="22"/>
          <w:szCs w:val="22"/>
          <w:lang w:val="sl-SI"/>
        </w:rPr>
      </w:pPr>
    </w:p>
    <w:p w14:paraId="40198B78" w14:textId="77777777" w:rsidR="00BE151A" w:rsidRPr="00BE151A" w:rsidRDefault="00BE151A" w:rsidP="00BE151A">
      <w:pPr>
        <w:ind w:left="360"/>
        <w:jc w:val="both"/>
        <w:rPr>
          <w:rFonts w:cs="Arial"/>
          <w:sz w:val="22"/>
          <w:szCs w:val="22"/>
          <w:lang w:val="sl-SI"/>
        </w:rPr>
      </w:pPr>
      <w:r w:rsidRPr="00BE151A">
        <w:rPr>
          <w:rFonts w:cs="Arial"/>
          <w:sz w:val="22"/>
          <w:szCs w:val="22"/>
          <w:lang w:val="sl-SI"/>
        </w:rPr>
        <w:t xml:space="preserve">V primeru odstopanj oziroma ugotovljenih nepravilnosti z gradbenimi odpadki, mora izvajalec del iz tega Opisa naročila pripraviti pismene pozive izvajalcu gradbenih del </w:t>
      </w:r>
      <w:r w:rsidRPr="00BE151A">
        <w:rPr>
          <w:rFonts w:cs="Arial"/>
          <w:sz w:val="22"/>
          <w:szCs w:val="22"/>
          <w:lang w:val="sl-SI"/>
        </w:rPr>
        <w:lastRenderedPageBreak/>
        <w:t xml:space="preserve">in Nadzoru za odpravo neskladnosti ter nato spremljati odpravo ugotovljenih neskladnosti in o tem poročati Naročniku. </w:t>
      </w:r>
    </w:p>
    <w:p w14:paraId="6219F99E" w14:textId="77777777" w:rsidR="00C62FC7" w:rsidRDefault="00C62FC7" w:rsidP="001C0110">
      <w:pPr>
        <w:rPr>
          <w:rFonts w:cs="Arial"/>
          <w:sz w:val="22"/>
          <w:szCs w:val="22"/>
          <w:lang w:val="sl-SI"/>
        </w:rPr>
      </w:pPr>
    </w:p>
    <w:p w14:paraId="198A169D" w14:textId="77777777" w:rsidR="001C0110" w:rsidRPr="00F862E5" w:rsidRDefault="001C0110" w:rsidP="00896710">
      <w:pPr>
        <w:pStyle w:val="GLAVA2"/>
      </w:pPr>
      <w:r w:rsidRPr="00F862E5">
        <w:t>Izdelava končnega letnega poročila</w:t>
      </w:r>
      <w:r w:rsidR="00B12749" w:rsidRPr="00F862E5">
        <w:t xml:space="preserve"> DRSI</w:t>
      </w:r>
    </w:p>
    <w:p w14:paraId="6192544F" w14:textId="77777777" w:rsidR="001C0110" w:rsidRDefault="001C0110" w:rsidP="001C0110">
      <w:pPr>
        <w:rPr>
          <w:rFonts w:cs="Arial"/>
          <w:sz w:val="22"/>
          <w:szCs w:val="22"/>
          <w:lang w:val="sl-SI"/>
        </w:rPr>
      </w:pPr>
    </w:p>
    <w:p w14:paraId="45B93B48" w14:textId="145A16DA" w:rsidR="004D445E" w:rsidRPr="00FF4E86" w:rsidRDefault="00181922" w:rsidP="004D445E">
      <w:pPr>
        <w:pStyle w:val="Odstavek"/>
        <w:ind w:firstLine="0"/>
        <w:rPr>
          <w:rFonts w:cs="Arial"/>
          <w:lang w:val="sl-SI"/>
        </w:rPr>
      </w:pPr>
      <w:r>
        <w:rPr>
          <w:rFonts w:cs="Arial"/>
          <w:lang w:val="sl-SI"/>
        </w:rPr>
        <w:t xml:space="preserve">Veljavna zakonodaja </w:t>
      </w:r>
      <w:r w:rsidR="00F862E5" w:rsidRPr="00423FCF">
        <w:rPr>
          <w:rFonts w:cs="Arial"/>
          <w:lang w:val="sl-SI"/>
        </w:rPr>
        <w:t>v 2</w:t>
      </w:r>
      <w:r w:rsidR="00377089" w:rsidRPr="00423FCF">
        <w:rPr>
          <w:rFonts w:cs="Arial"/>
          <w:lang w:val="sl-SI"/>
        </w:rPr>
        <w:t>8</w:t>
      </w:r>
      <w:r w:rsidR="00F862E5" w:rsidRPr="00423FCF">
        <w:rPr>
          <w:rFonts w:cs="Arial"/>
          <w:lang w:val="sl-SI"/>
        </w:rPr>
        <w:t>.</w:t>
      </w:r>
      <w:r w:rsidR="00851EEE" w:rsidRPr="00423FCF">
        <w:rPr>
          <w:rFonts w:cs="Arial"/>
          <w:lang w:val="sl-SI"/>
        </w:rPr>
        <w:t xml:space="preserve"> </w:t>
      </w:r>
      <w:r w:rsidR="00F862E5" w:rsidRPr="00423FCF">
        <w:rPr>
          <w:rFonts w:cs="Arial"/>
          <w:lang w:val="sl-SI"/>
        </w:rPr>
        <w:t xml:space="preserve">členu Uredbe o  odpadkih </w:t>
      </w:r>
      <w:r w:rsidR="00377089" w:rsidRPr="00423FCF">
        <w:rPr>
          <w:rFonts w:cs="Arial"/>
          <w:lang w:val="sl-SI"/>
        </w:rPr>
        <w:t>(</w:t>
      </w:r>
      <w:proofErr w:type="spellStart"/>
      <w:r w:rsidR="00377089" w:rsidRPr="00423FCF">
        <w:rPr>
          <w:rFonts w:cs="Arial"/>
          <w:lang w:val="sl-SI"/>
        </w:rPr>
        <w:t>Ur.list</w:t>
      </w:r>
      <w:proofErr w:type="spellEnd"/>
      <w:r w:rsidR="00377089" w:rsidRPr="00423FCF">
        <w:rPr>
          <w:rFonts w:cs="Arial"/>
          <w:lang w:val="sl-SI"/>
        </w:rPr>
        <w:t xml:space="preserve"> RS 77/22</w:t>
      </w:r>
      <w:r w:rsidR="00423FCF" w:rsidRPr="00423FCF">
        <w:rPr>
          <w:rFonts w:cs="Arial"/>
          <w:lang w:val="sl-SI"/>
        </w:rPr>
        <w:t>, 113/23 in 13/25</w:t>
      </w:r>
      <w:r w:rsidR="00377089" w:rsidRPr="00423FCF">
        <w:rPr>
          <w:rFonts w:cs="Arial"/>
          <w:lang w:val="sl-SI"/>
        </w:rPr>
        <w:t>)</w:t>
      </w:r>
      <w:r w:rsidR="00377089">
        <w:rPr>
          <w:rFonts w:cs="Arial"/>
          <w:lang w:val="sl-SI"/>
        </w:rPr>
        <w:t xml:space="preserve"> </w:t>
      </w:r>
      <w:r w:rsidR="00F862E5" w:rsidRPr="00FF4E86">
        <w:rPr>
          <w:rFonts w:cs="Arial"/>
          <w:lang w:val="sl-SI"/>
        </w:rPr>
        <w:t xml:space="preserve">določa, da je zavezanec za poročanje o nastalih odpadkih in ravnanju z njimi tisti povzročitelj odpadkov, pri katerem je v preteklem koledarskem letu zaradi njegove dejavnosti nastalo 10 ton ali več odpadkov. </w:t>
      </w:r>
    </w:p>
    <w:p w14:paraId="6E24182A" w14:textId="644C07AF" w:rsidR="00D95966" w:rsidRDefault="004D445E" w:rsidP="00757DEF">
      <w:pPr>
        <w:pStyle w:val="Odstavek"/>
        <w:ind w:firstLine="0"/>
        <w:rPr>
          <w:lang w:val="sl-SI"/>
        </w:rPr>
      </w:pPr>
      <w:r w:rsidRPr="00FF4E86">
        <w:rPr>
          <w:rFonts w:cs="Arial"/>
          <w:lang w:val="sl-SI"/>
        </w:rPr>
        <w:t>Glede na določila 10. člena Uredbe o ravnanju z odpadki, ki nastanejo pri gradbenih delih (Uradni list RS št. 34/08</w:t>
      </w:r>
      <w:r w:rsidR="00423FCF">
        <w:rPr>
          <w:rFonts w:cs="Arial"/>
          <w:lang w:val="sl-SI"/>
        </w:rPr>
        <w:t xml:space="preserve"> in 44/22 – ZVO-2</w:t>
      </w:r>
      <w:r w:rsidRPr="00FF4E86">
        <w:rPr>
          <w:rFonts w:cs="Arial"/>
          <w:lang w:val="sl-SI"/>
        </w:rPr>
        <w:t xml:space="preserve">) pa </w:t>
      </w:r>
      <w:r w:rsidRPr="00FF4E86">
        <w:rPr>
          <w:lang w:val="sl-SI"/>
        </w:rPr>
        <w:t>namesto letnih poročil o nastalih odpadkih in o ravnanju z njimi pošlje investitor poročilo o nastalih</w:t>
      </w:r>
      <w:r w:rsidRPr="004D445E">
        <w:rPr>
          <w:lang w:val="sl-SI"/>
        </w:rPr>
        <w:t xml:space="preserve"> gradbenih odpadkih in o ravnanju z njimi enkrat, in sicer najpozneje 15 mesecev po koncu gradnje ali najpozneje 3 mesece po pridobitvi uporabnega dovoljenja, če je za gradnjo objekta pridobil uporabno dovoljenje pred tem rokom. </w:t>
      </w:r>
    </w:p>
    <w:p w14:paraId="79BFE962" w14:textId="77777777" w:rsidR="00801E5F" w:rsidRDefault="0048656D" w:rsidP="00757DEF">
      <w:pPr>
        <w:pStyle w:val="Odstavek"/>
        <w:ind w:firstLine="0"/>
        <w:rPr>
          <w:lang w:val="sl-SI"/>
        </w:rPr>
      </w:pPr>
      <w:r>
        <w:rPr>
          <w:lang w:val="sl-SI"/>
        </w:rPr>
        <w:t xml:space="preserve">Končno letno poročilo se izdela za vse gradnje zaključene </w:t>
      </w:r>
      <w:r w:rsidR="00A07E98">
        <w:rPr>
          <w:lang w:val="sl-SI"/>
        </w:rPr>
        <w:t>v koledarskem letu, ne glede na to, ali so se dela izvajala na osnovi gradbenega dovoljenja (GD) ali kot vzdrževalna dela v javno korist (VDJK) oziroma investicijska vzdrževalna dela (IVD</w:t>
      </w:r>
      <w:r w:rsidR="00821622">
        <w:rPr>
          <w:lang w:val="sl-SI"/>
        </w:rPr>
        <w:t>)</w:t>
      </w:r>
      <w:r w:rsidR="00A07E98">
        <w:rPr>
          <w:lang w:val="sl-SI"/>
        </w:rPr>
        <w:t xml:space="preserve">. </w:t>
      </w:r>
    </w:p>
    <w:p w14:paraId="5269449E" w14:textId="248CBBF6" w:rsidR="00821622" w:rsidRPr="003405C6" w:rsidRDefault="00821622" w:rsidP="00757DEF">
      <w:pPr>
        <w:pStyle w:val="Odstavek"/>
        <w:ind w:firstLine="0"/>
        <w:rPr>
          <w:lang w:val="sl-SI"/>
        </w:rPr>
      </w:pPr>
      <w:r>
        <w:rPr>
          <w:lang w:val="sl-SI"/>
        </w:rPr>
        <w:t>Kot zaključen</w:t>
      </w:r>
      <w:r w:rsidR="006F5E7D">
        <w:rPr>
          <w:lang w:val="sl-SI"/>
        </w:rPr>
        <w:t>a</w:t>
      </w:r>
      <w:r>
        <w:rPr>
          <w:lang w:val="sl-SI"/>
        </w:rPr>
        <w:t xml:space="preserve"> grad</w:t>
      </w:r>
      <w:r w:rsidR="006F5E7D">
        <w:rPr>
          <w:lang w:val="sl-SI"/>
        </w:rPr>
        <w:t>nja</w:t>
      </w:r>
      <w:r>
        <w:rPr>
          <w:lang w:val="sl-SI"/>
        </w:rPr>
        <w:t xml:space="preserve"> </w:t>
      </w:r>
      <w:r w:rsidR="004E699F">
        <w:rPr>
          <w:lang w:val="sl-SI"/>
        </w:rPr>
        <w:t>se upošteva tist</w:t>
      </w:r>
      <w:r w:rsidR="006F5E7D">
        <w:rPr>
          <w:lang w:val="sl-SI"/>
        </w:rPr>
        <w:t>a</w:t>
      </w:r>
      <w:r w:rsidR="004E699F">
        <w:rPr>
          <w:lang w:val="sl-SI"/>
        </w:rPr>
        <w:t xml:space="preserve">, za katero je bilo v koledarskem letu izdano dovoljenje za </w:t>
      </w:r>
      <w:r w:rsidR="004E699F" w:rsidRPr="003405C6">
        <w:rPr>
          <w:lang w:val="sl-SI"/>
        </w:rPr>
        <w:t xml:space="preserve">neomejeno uporabo na podlagi </w:t>
      </w:r>
      <w:r w:rsidR="00423FCF">
        <w:rPr>
          <w:lang w:val="sl-SI"/>
        </w:rPr>
        <w:t>10</w:t>
      </w:r>
      <w:r w:rsidR="0067178D" w:rsidRPr="003405C6">
        <w:rPr>
          <w:lang w:val="sl-SI"/>
        </w:rPr>
        <w:t xml:space="preserve">.odstavka </w:t>
      </w:r>
      <w:r w:rsidR="00423FCF">
        <w:rPr>
          <w:lang w:val="sl-SI"/>
        </w:rPr>
        <w:t>21</w:t>
      </w:r>
      <w:r w:rsidR="0067178D" w:rsidRPr="003405C6">
        <w:rPr>
          <w:lang w:val="sl-SI"/>
        </w:rPr>
        <w:t xml:space="preserve">.člena Zakona o cestah ali uporabno dovoljenje </w:t>
      </w:r>
      <w:r w:rsidR="00691A2A" w:rsidRPr="003405C6">
        <w:rPr>
          <w:lang w:val="sl-SI"/>
        </w:rPr>
        <w:t xml:space="preserve">na podlagi Gradbenega zakona. </w:t>
      </w:r>
    </w:p>
    <w:p w14:paraId="2B7A5085" w14:textId="43D72B10" w:rsidR="006F5E7D" w:rsidRDefault="00ED470C" w:rsidP="00757DEF">
      <w:pPr>
        <w:pStyle w:val="Odstavek"/>
        <w:ind w:firstLine="0"/>
        <w:rPr>
          <w:lang w:val="sl-SI"/>
        </w:rPr>
      </w:pPr>
      <w:r w:rsidRPr="003405C6">
        <w:rPr>
          <w:lang w:val="sl-SI"/>
        </w:rPr>
        <w:t xml:space="preserve">Vsebina in oblika </w:t>
      </w:r>
      <w:r w:rsidR="00026EC8" w:rsidRPr="003405C6">
        <w:rPr>
          <w:lang w:val="sl-SI"/>
        </w:rPr>
        <w:t xml:space="preserve">končnega letnega poročila </w:t>
      </w:r>
      <w:r w:rsidR="00711491" w:rsidRPr="003405C6">
        <w:rPr>
          <w:lang w:val="sl-SI"/>
        </w:rPr>
        <w:t xml:space="preserve">za vsa </w:t>
      </w:r>
      <w:r w:rsidR="00C57D42" w:rsidRPr="003405C6">
        <w:rPr>
          <w:lang w:val="sl-SI"/>
        </w:rPr>
        <w:t xml:space="preserve">zaključena </w:t>
      </w:r>
      <w:r w:rsidR="00711491" w:rsidRPr="003405C6">
        <w:rPr>
          <w:lang w:val="sl-SI"/>
        </w:rPr>
        <w:t xml:space="preserve">gradbišča v </w:t>
      </w:r>
      <w:r w:rsidR="00CE1116" w:rsidRPr="003405C6">
        <w:rPr>
          <w:lang w:val="sl-SI"/>
        </w:rPr>
        <w:t>koledarskem letu mora biti izdelana skladno z Uredbo o ravnanju z gradbenimi odpadki</w:t>
      </w:r>
      <w:r w:rsidR="00A674AC" w:rsidRPr="003405C6">
        <w:rPr>
          <w:lang w:val="sl-SI"/>
        </w:rPr>
        <w:t>, ki nastanejo pri gradbenih delih (</w:t>
      </w:r>
      <w:proofErr w:type="spellStart"/>
      <w:r w:rsidR="00A674AC" w:rsidRPr="003405C6">
        <w:rPr>
          <w:lang w:val="sl-SI"/>
        </w:rPr>
        <w:t>Ur.List</w:t>
      </w:r>
      <w:proofErr w:type="spellEnd"/>
      <w:r w:rsidR="00A674AC" w:rsidRPr="003405C6">
        <w:rPr>
          <w:lang w:val="sl-SI"/>
        </w:rPr>
        <w:t xml:space="preserve"> RS številka 34/08</w:t>
      </w:r>
      <w:r w:rsidR="00423FCF">
        <w:rPr>
          <w:lang w:val="sl-SI"/>
        </w:rPr>
        <w:t xml:space="preserve"> </w:t>
      </w:r>
      <w:r w:rsidR="00423FCF">
        <w:rPr>
          <w:rFonts w:cs="Arial"/>
          <w:lang w:val="sl-SI"/>
        </w:rPr>
        <w:t>in 44/22 – ZVO-2</w:t>
      </w:r>
      <w:r w:rsidR="00A674AC" w:rsidRPr="003405C6">
        <w:rPr>
          <w:lang w:val="sl-SI"/>
        </w:rPr>
        <w:t>)</w:t>
      </w:r>
      <w:r w:rsidR="00195E4D" w:rsidRPr="003405C6">
        <w:rPr>
          <w:lang w:val="sl-SI"/>
        </w:rPr>
        <w:t>.</w:t>
      </w:r>
      <w:r w:rsidR="00195E4D">
        <w:rPr>
          <w:lang w:val="sl-SI"/>
        </w:rPr>
        <w:t xml:space="preserve"> </w:t>
      </w:r>
    </w:p>
    <w:p w14:paraId="0E6FC01B" w14:textId="77777777" w:rsidR="00896710" w:rsidRDefault="00896710" w:rsidP="00757DEF">
      <w:pPr>
        <w:pStyle w:val="Odstavek"/>
        <w:ind w:firstLine="0"/>
        <w:rPr>
          <w:lang w:val="sl-SI"/>
        </w:rPr>
      </w:pPr>
    </w:p>
    <w:p w14:paraId="702991B7" w14:textId="77777777" w:rsidR="00490F10" w:rsidRPr="00594672" w:rsidRDefault="00692DFC" w:rsidP="00896710">
      <w:pPr>
        <w:pStyle w:val="GLAVA2"/>
      </w:pPr>
      <w:r w:rsidRPr="00594672">
        <w:t xml:space="preserve">Izdelava zbirnika »Poročil o nastalih gradbenih odpadkih in ravnanju z njimi« </w:t>
      </w:r>
    </w:p>
    <w:p w14:paraId="05C80562" w14:textId="77777777" w:rsidR="00692DFC" w:rsidRPr="00692DFC" w:rsidRDefault="00692DFC" w:rsidP="00F862E5">
      <w:pPr>
        <w:jc w:val="both"/>
        <w:rPr>
          <w:rFonts w:cs="Arial"/>
          <w:b/>
          <w:sz w:val="22"/>
          <w:szCs w:val="22"/>
          <w:lang w:val="sl-SI"/>
        </w:rPr>
      </w:pPr>
    </w:p>
    <w:p w14:paraId="6583234B" w14:textId="77777777" w:rsidR="00692DFC" w:rsidRDefault="00692DFC" w:rsidP="00F862E5">
      <w:pPr>
        <w:jc w:val="both"/>
        <w:rPr>
          <w:rFonts w:cs="Arial"/>
          <w:sz w:val="22"/>
          <w:szCs w:val="22"/>
          <w:lang w:val="sl-SI"/>
        </w:rPr>
      </w:pPr>
    </w:p>
    <w:p w14:paraId="72EDD1E7" w14:textId="1A2A4413" w:rsidR="00067704" w:rsidRDefault="00F862E5" w:rsidP="00F862E5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Izbrani izvajalec bo pripravil poročilo o nastalih odpadkih in ravnanju z njimi za </w:t>
      </w:r>
      <w:r w:rsidR="00EA4736">
        <w:rPr>
          <w:rFonts w:cs="Arial"/>
          <w:sz w:val="22"/>
          <w:szCs w:val="22"/>
          <w:lang w:val="sl-SI"/>
        </w:rPr>
        <w:t>pr</w:t>
      </w:r>
      <w:r>
        <w:rPr>
          <w:rFonts w:cs="Arial"/>
          <w:sz w:val="22"/>
          <w:szCs w:val="22"/>
          <w:lang w:val="sl-SI"/>
        </w:rPr>
        <w:t xml:space="preserve">eteklo koledarsko leto za vsa </w:t>
      </w:r>
      <w:r w:rsidR="007C0FDE">
        <w:rPr>
          <w:rFonts w:cs="Arial"/>
          <w:sz w:val="22"/>
          <w:szCs w:val="22"/>
          <w:lang w:val="sl-SI"/>
        </w:rPr>
        <w:t xml:space="preserve">zaključena </w:t>
      </w:r>
      <w:r>
        <w:rPr>
          <w:rFonts w:cs="Arial"/>
          <w:sz w:val="22"/>
          <w:szCs w:val="22"/>
          <w:lang w:val="sl-SI"/>
        </w:rPr>
        <w:t>gradbišča</w:t>
      </w:r>
      <w:r w:rsidR="003405C6">
        <w:rPr>
          <w:rFonts w:cs="Arial"/>
          <w:sz w:val="22"/>
          <w:szCs w:val="22"/>
          <w:lang w:val="sl-SI"/>
        </w:rPr>
        <w:t xml:space="preserve"> na G + R cestah</w:t>
      </w:r>
      <w:r>
        <w:rPr>
          <w:rFonts w:cs="Arial"/>
          <w:sz w:val="22"/>
          <w:szCs w:val="22"/>
          <w:lang w:val="sl-SI"/>
        </w:rPr>
        <w:t xml:space="preserve">, kjer je DRSI nastopala kot investitor gradnje. </w:t>
      </w:r>
      <w:r w:rsidR="00067704">
        <w:rPr>
          <w:rFonts w:cs="Arial"/>
          <w:sz w:val="22"/>
          <w:szCs w:val="22"/>
          <w:lang w:val="sl-SI"/>
        </w:rPr>
        <w:t>Na podlagi poročil o zaključenih gradbiščih</w:t>
      </w:r>
      <w:r w:rsidR="00025EB3">
        <w:rPr>
          <w:rFonts w:cs="Arial"/>
          <w:sz w:val="22"/>
          <w:szCs w:val="22"/>
          <w:lang w:val="sl-SI"/>
        </w:rPr>
        <w:t xml:space="preserve"> bo izdelal zbirnik s kla</w:t>
      </w:r>
      <w:r w:rsidR="00067704">
        <w:rPr>
          <w:rFonts w:cs="Arial"/>
          <w:sz w:val="22"/>
          <w:szCs w:val="22"/>
          <w:lang w:val="sl-SI"/>
        </w:rPr>
        <w:t xml:space="preserve">sifikacijo odpadkov. </w:t>
      </w:r>
      <w:r w:rsidR="004D445E">
        <w:rPr>
          <w:rFonts w:cs="Arial"/>
          <w:sz w:val="22"/>
          <w:szCs w:val="22"/>
          <w:lang w:val="sl-SI"/>
        </w:rPr>
        <w:t>Končno letno poročilo bo moralo vsebovati najmanj naslednje</w:t>
      </w:r>
      <w:r w:rsidR="003B1196">
        <w:rPr>
          <w:rFonts w:cs="Arial"/>
          <w:sz w:val="22"/>
          <w:szCs w:val="22"/>
          <w:lang w:val="sl-SI"/>
        </w:rPr>
        <w:t xml:space="preserve"> </w:t>
      </w:r>
      <w:r w:rsidR="004D445E">
        <w:rPr>
          <w:rFonts w:cs="Arial"/>
          <w:sz w:val="22"/>
          <w:szCs w:val="22"/>
          <w:lang w:val="sl-SI"/>
        </w:rPr>
        <w:t xml:space="preserve">: </w:t>
      </w:r>
    </w:p>
    <w:p w14:paraId="289A8D12" w14:textId="77777777" w:rsidR="004D445E" w:rsidRDefault="004D445E" w:rsidP="004D445E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Pregled zaključenih gradbišč v preteklem koledarskem letu</w:t>
      </w:r>
    </w:p>
    <w:p w14:paraId="4C22B2A5" w14:textId="77777777" w:rsidR="004D445E" w:rsidRDefault="00A36859" w:rsidP="004D445E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Podatki o oddanih Poročilih o nastalih gradbenih odpadkih in ravnanju z njimi za zaključena gradbišča (objekt,</w:t>
      </w:r>
      <w:r w:rsidR="00813C23">
        <w:rPr>
          <w:rFonts w:cs="Arial"/>
          <w:sz w:val="22"/>
          <w:szCs w:val="22"/>
          <w:lang w:val="sl-SI"/>
        </w:rPr>
        <w:t xml:space="preserve"> </w:t>
      </w:r>
      <w:r>
        <w:rPr>
          <w:rFonts w:cs="Arial"/>
          <w:sz w:val="22"/>
          <w:szCs w:val="22"/>
          <w:lang w:val="sl-SI"/>
        </w:rPr>
        <w:t>številka poročila, datum)</w:t>
      </w:r>
    </w:p>
    <w:p w14:paraId="6A2C4C3D" w14:textId="77777777" w:rsidR="00A36859" w:rsidRDefault="00A36859" w:rsidP="004D445E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Zbirnik podatkov o vrstah odpadkov za vsa zaključena gradbišča v preteklem koledarskem letu</w:t>
      </w:r>
    </w:p>
    <w:p w14:paraId="4075BA5E" w14:textId="77777777" w:rsidR="00A36859" w:rsidRDefault="00A36859" w:rsidP="00F862E5">
      <w:pPr>
        <w:jc w:val="both"/>
        <w:rPr>
          <w:rFonts w:cs="Arial"/>
          <w:strike/>
          <w:sz w:val="22"/>
          <w:szCs w:val="22"/>
          <w:lang w:val="sl-SI"/>
        </w:rPr>
      </w:pPr>
    </w:p>
    <w:p w14:paraId="7F7B8BCD" w14:textId="77777777" w:rsidR="00F862E5" w:rsidRPr="00594672" w:rsidRDefault="00757DEF" w:rsidP="00F862E5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 xml:space="preserve">V </w:t>
      </w:r>
      <w:r w:rsidR="005175A0">
        <w:rPr>
          <w:rFonts w:cs="Arial"/>
          <w:sz w:val="22"/>
          <w:szCs w:val="22"/>
          <w:lang w:val="sl-SI"/>
        </w:rPr>
        <w:t>zbirniku poročil</w:t>
      </w:r>
      <w:r w:rsidRPr="00594672">
        <w:rPr>
          <w:rFonts w:cs="Arial"/>
          <w:sz w:val="22"/>
          <w:szCs w:val="22"/>
          <w:lang w:val="sl-SI"/>
        </w:rPr>
        <w:t xml:space="preserve"> morajo biti vključena tudi gradbišča za katera ni bilo izdelano Poročilo o nastalih gradbenih odpadkih in ravnanju z njimi. </w:t>
      </w:r>
      <w:r w:rsidR="00F862E5" w:rsidRPr="00594672">
        <w:rPr>
          <w:rFonts w:cs="Arial"/>
          <w:sz w:val="22"/>
          <w:szCs w:val="22"/>
          <w:lang w:val="sl-SI"/>
        </w:rPr>
        <w:t xml:space="preserve">Pred </w:t>
      </w:r>
      <w:r w:rsidR="00A36859" w:rsidRPr="00594672">
        <w:rPr>
          <w:rFonts w:cs="Arial"/>
          <w:sz w:val="22"/>
          <w:szCs w:val="22"/>
          <w:lang w:val="sl-SI"/>
        </w:rPr>
        <w:t xml:space="preserve">dokončno </w:t>
      </w:r>
      <w:r w:rsidR="00F862E5" w:rsidRPr="00594672">
        <w:rPr>
          <w:rFonts w:cs="Arial"/>
          <w:sz w:val="22"/>
          <w:szCs w:val="22"/>
          <w:lang w:val="sl-SI"/>
        </w:rPr>
        <w:t xml:space="preserve">oddajo poročila bo izbrani izvajalec poročilo predstavil naročniku in </w:t>
      </w:r>
      <w:r w:rsidR="00012675" w:rsidRPr="00594672">
        <w:rPr>
          <w:rFonts w:cs="Arial"/>
          <w:sz w:val="22"/>
          <w:szCs w:val="22"/>
          <w:lang w:val="sl-SI"/>
        </w:rPr>
        <w:t>z njim uskladil morebitne nejasnosti, oziroma vnesel potrebne popravke.</w:t>
      </w:r>
      <w:r w:rsidR="00A36859" w:rsidRPr="00594672">
        <w:rPr>
          <w:rFonts w:cs="Arial"/>
          <w:sz w:val="22"/>
          <w:szCs w:val="22"/>
          <w:lang w:val="sl-SI"/>
        </w:rPr>
        <w:t xml:space="preserve"> Končno letno poročilo bo oddal v treh papirnatih izvodih in treh izvodih v elektronski obliki (</w:t>
      </w:r>
      <w:r w:rsidR="003B1196" w:rsidRPr="00594672">
        <w:rPr>
          <w:rFonts w:cs="Arial"/>
          <w:sz w:val="22"/>
          <w:szCs w:val="22"/>
          <w:lang w:val="sl-SI"/>
        </w:rPr>
        <w:t>USB ključ</w:t>
      </w:r>
      <w:r w:rsidR="00A36859" w:rsidRPr="00594672">
        <w:rPr>
          <w:rFonts w:cs="Arial"/>
          <w:sz w:val="22"/>
          <w:szCs w:val="22"/>
          <w:lang w:val="sl-SI"/>
        </w:rPr>
        <w:t xml:space="preserve">). </w:t>
      </w:r>
    </w:p>
    <w:p w14:paraId="41AF27A4" w14:textId="77777777" w:rsidR="00012675" w:rsidRPr="00594672" w:rsidRDefault="00012675" w:rsidP="00F862E5">
      <w:pPr>
        <w:jc w:val="both"/>
        <w:rPr>
          <w:rFonts w:cs="Arial"/>
          <w:sz w:val="22"/>
          <w:szCs w:val="22"/>
          <w:lang w:val="sl-SI"/>
        </w:rPr>
      </w:pPr>
    </w:p>
    <w:p w14:paraId="77909544" w14:textId="77777777" w:rsidR="00B04CDD" w:rsidRPr="00594672" w:rsidRDefault="00355237" w:rsidP="00896710">
      <w:pPr>
        <w:pStyle w:val="GLAVA2"/>
      </w:pPr>
      <w:r w:rsidRPr="00594672">
        <w:t xml:space="preserve">Komunikacija s pristojnimi institucijami </w:t>
      </w:r>
    </w:p>
    <w:p w14:paraId="00BB57FB" w14:textId="77777777" w:rsidR="00B04CDD" w:rsidRPr="00594672" w:rsidRDefault="00B04CDD" w:rsidP="00B04CDD">
      <w:pPr>
        <w:jc w:val="both"/>
        <w:rPr>
          <w:rFonts w:cs="Arial"/>
          <w:sz w:val="22"/>
          <w:szCs w:val="22"/>
          <w:lang w:val="sl-SI"/>
        </w:rPr>
      </w:pPr>
    </w:p>
    <w:p w14:paraId="2E2AD87B" w14:textId="77777777" w:rsidR="00355237" w:rsidRPr="00594672" w:rsidRDefault="00DD48DB" w:rsidP="00B04CDD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 xml:space="preserve">Komunikacija je predvidena glede </w:t>
      </w:r>
      <w:r w:rsidR="00355237" w:rsidRPr="00594672">
        <w:rPr>
          <w:rFonts w:cs="Arial"/>
          <w:sz w:val="22"/>
          <w:szCs w:val="22"/>
          <w:lang w:val="sl-SI"/>
        </w:rPr>
        <w:t xml:space="preserve">uresničevanja določil </w:t>
      </w:r>
      <w:r w:rsidR="00355237" w:rsidRPr="003405C6">
        <w:rPr>
          <w:rFonts w:cs="Arial"/>
          <w:sz w:val="22"/>
          <w:szCs w:val="22"/>
          <w:lang w:val="sl-SI"/>
        </w:rPr>
        <w:t>»Uredbe o ravnanju z odpadki, ki nastanejo pri gradbenih delih« in ostale zakonodaje s področja ravnanja z odpadki.</w:t>
      </w:r>
      <w:r w:rsidR="00355237" w:rsidRPr="00594672">
        <w:rPr>
          <w:rFonts w:cs="Arial"/>
          <w:sz w:val="22"/>
          <w:szCs w:val="22"/>
          <w:lang w:val="sl-SI"/>
        </w:rPr>
        <w:t xml:space="preserve"> </w:t>
      </w:r>
      <w:r w:rsidR="00355237" w:rsidRPr="00594672">
        <w:rPr>
          <w:rFonts w:cs="Arial"/>
          <w:sz w:val="22"/>
          <w:szCs w:val="22"/>
          <w:lang w:val="sl-SI"/>
        </w:rPr>
        <w:lastRenderedPageBreak/>
        <w:t>Predvidena</w:t>
      </w:r>
      <w:r w:rsidR="00355237" w:rsidRPr="00B04CDD">
        <w:rPr>
          <w:rFonts w:cs="Arial"/>
          <w:sz w:val="22"/>
          <w:szCs w:val="22"/>
          <w:lang w:val="sl-SI"/>
        </w:rPr>
        <w:t xml:space="preserve"> je priprava morebitnih predlogov popravkov postopkov oddaje gradbenih odpadkov. </w:t>
      </w:r>
      <w:r>
        <w:rPr>
          <w:rFonts w:cs="Arial"/>
          <w:sz w:val="22"/>
          <w:szCs w:val="22"/>
          <w:lang w:val="sl-SI"/>
        </w:rPr>
        <w:t xml:space="preserve">Vse predloge se pripravi </w:t>
      </w:r>
      <w:r w:rsidR="00355237" w:rsidRPr="00B04CDD">
        <w:rPr>
          <w:rFonts w:cs="Arial"/>
          <w:sz w:val="22"/>
          <w:szCs w:val="22"/>
          <w:lang w:val="sl-SI"/>
        </w:rPr>
        <w:t xml:space="preserve">na osnovi analize dejanskega stanja in postopkov </w:t>
      </w:r>
      <w:r w:rsidR="00355237" w:rsidRPr="00594672">
        <w:rPr>
          <w:rFonts w:cs="Arial"/>
          <w:sz w:val="22"/>
          <w:szCs w:val="22"/>
          <w:lang w:val="sl-SI"/>
        </w:rPr>
        <w:t xml:space="preserve">oddaje gradbenih odpadkov po veljavnih predpisih. </w:t>
      </w:r>
    </w:p>
    <w:p w14:paraId="3CBFA52D" w14:textId="77777777" w:rsidR="00DD48DB" w:rsidRPr="00594672" w:rsidRDefault="00D55A70" w:rsidP="0031386F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>Oblika</w:t>
      </w:r>
      <w:r w:rsidR="000707A4" w:rsidRPr="00594672">
        <w:rPr>
          <w:rFonts w:cs="Arial"/>
          <w:sz w:val="22"/>
          <w:szCs w:val="22"/>
          <w:lang w:val="sl-SI"/>
        </w:rPr>
        <w:t xml:space="preserve"> </w:t>
      </w:r>
      <w:r w:rsidR="00A14A27" w:rsidRPr="00594672">
        <w:rPr>
          <w:rFonts w:cs="Arial"/>
          <w:sz w:val="22"/>
          <w:szCs w:val="22"/>
          <w:lang w:val="sl-SI"/>
        </w:rPr>
        <w:t xml:space="preserve">in vsebina </w:t>
      </w:r>
      <w:r w:rsidR="000707A4" w:rsidRPr="00594672">
        <w:rPr>
          <w:rFonts w:cs="Arial"/>
          <w:sz w:val="22"/>
          <w:szCs w:val="22"/>
          <w:lang w:val="sl-SI"/>
        </w:rPr>
        <w:t xml:space="preserve">morebitnih </w:t>
      </w:r>
      <w:r w:rsidRPr="00594672">
        <w:rPr>
          <w:rFonts w:cs="Arial"/>
          <w:sz w:val="22"/>
          <w:szCs w:val="22"/>
          <w:lang w:val="sl-SI"/>
        </w:rPr>
        <w:t>predlog</w:t>
      </w:r>
      <w:r w:rsidR="00A14A27" w:rsidRPr="00594672">
        <w:rPr>
          <w:rFonts w:cs="Arial"/>
          <w:sz w:val="22"/>
          <w:szCs w:val="22"/>
          <w:lang w:val="sl-SI"/>
        </w:rPr>
        <w:t>ov</w:t>
      </w:r>
      <w:r w:rsidRPr="00594672">
        <w:rPr>
          <w:rFonts w:cs="Arial"/>
          <w:sz w:val="22"/>
          <w:szCs w:val="22"/>
          <w:lang w:val="sl-SI"/>
        </w:rPr>
        <w:t xml:space="preserve"> </w:t>
      </w:r>
      <w:r w:rsidR="000707A4" w:rsidRPr="00594672">
        <w:rPr>
          <w:rFonts w:cs="Arial"/>
          <w:sz w:val="22"/>
          <w:szCs w:val="22"/>
          <w:lang w:val="sl-SI"/>
        </w:rPr>
        <w:t>ter</w:t>
      </w:r>
      <w:r w:rsidRPr="00594672">
        <w:rPr>
          <w:rFonts w:cs="Arial"/>
          <w:sz w:val="22"/>
          <w:szCs w:val="22"/>
          <w:lang w:val="sl-SI"/>
        </w:rPr>
        <w:t xml:space="preserve"> način posredovanja pristojnim in</w:t>
      </w:r>
      <w:r w:rsidR="005D3E50" w:rsidRPr="00594672">
        <w:rPr>
          <w:rFonts w:cs="Arial"/>
          <w:sz w:val="22"/>
          <w:szCs w:val="22"/>
          <w:lang w:val="sl-SI"/>
        </w:rPr>
        <w:t>stitucijam se izdela po dogovoru z Naročnikom (redne koordinacije)</w:t>
      </w:r>
      <w:r w:rsidR="003141E3" w:rsidRPr="00594672">
        <w:rPr>
          <w:rFonts w:cs="Arial"/>
          <w:sz w:val="22"/>
          <w:szCs w:val="22"/>
          <w:lang w:val="sl-SI"/>
        </w:rPr>
        <w:t xml:space="preserve">, po potrebi </w:t>
      </w:r>
      <w:r w:rsidR="00A14A27" w:rsidRPr="00594672">
        <w:rPr>
          <w:rFonts w:cs="Arial"/>
          <w:sz w:val="22"/>
          <w:szCs w:val="22"/>
          <w:lang w:val="sl-SI"/>
        </w:rPr>
        <w:t xml:space="preserve">se organizira </w:t>
      </w:r>
      <w:r w:rsidR="00C25738" w:rsidRPr="00594672">
        <w:rPr>
          <w:rFonts w:cs="Arial"/>
          <w:sz w:val="22"/>
          <w:szCs w:val="22"/>
          <w:lang w:val="sl-SI"/>
        </w:rPr>
        <w:t>tudi sestanke</w:t>
      </w:r>
      <w:r w:rsidR="00A30710">
        <w:rPr>
          <w:rFonts w:cs="Arial"/>
          <w:sz w:val="22"/>
          <w:szCs w:val="22"/>
          <w:lang w:val="sl-SI"/>
        </w:rPr>
        <w:t xml:space="preserve"> s predstavniki pristojnih institucij</w:t>
      </w:r>
      <w:r w:rsidR="00C25738" w:rsidRPr="00594672">
        <w:rPr>
          <w:rFonts w:cs="Arial"/>
          <w:sz w:val="22"/>
          <w:szCs w:val="22"/>
          <w:lang w:val="sl-SI"/>
        </w:rPr>
        <w:t xml:space="preserve">. </w:t>
      </w:r>
    </w:p>
    <w:p w14:paraId="1F30810F" w14:textId="77777777" w:rsidR="00355237" w:rsidRPr="00594672" w:rsidRDefault="00355237" w:rsidP="00355237">
      <w:pPr>
        <w:pStyle w:val="Odstavekseznama"/>
        <w:ind w:left="1080"/>
        <w:jc w:val="both"/>
        <w:rPr>
          <w:rFonts w:cs="Arial"/>
          <w:sz w:val="22"/>
          <w:szCs w:val="22"/>
          <w:lang w:val="sl-SI"/>
        </w:rPr>
      </w:pPr>
    </w:p>
    <w:p w14:paraId="22D3E62E" w14:textId="77777777" w:rsidR="00355237" w:rsidRPr="00594672" w:rsidRDefault="00355237" w:rsidP="00896710">
      <w:pPr>
        <w:pStyle w:val="GLAVA2"/>
      </w:pPr>
      <w:r w:rsidRPr="00594672">
        <w:t>Pregledi</w:t>
      </w:r>
      <w:r w:rsidR="00FA7EDB" w:rsidRPr="00594672">
        <w:t>/sestanki</w:t>
      </w:r>
      <w:r w:rsidRPr="00594672">
        <w:t xml:space="preserve"> pri  prevzemnikih odpadkov</w:t>
      </w:r>
    </w:p>
    <w:p w14:paraId="3632425C" w14:textId="77777777" w:rsidR="00355237" w:rsidRPr="00594672" w:rsidRDefault="00355237" w:rsidP="00355237">
      <w:pPr>
        <w:pStyle w:val="Odstavekseznama"/>
        <w:ind w:left="1080"/>
        <w:jc w:val="both"/>
        <w:rPr>
          <w:rFonts w:cs="Arial"/>
          <w:sz w:val="22"/>
          <w:szCs w:val="22"/>
          <w:lang w:val="sl-SI"/>
        </w:rPr>
      </w:pPr>
    </w:p>
    <w:p w14:paraId="4128A07C" w14:textId="77777777" w:rsidR="003E63C4" w:rsidRPr="00C44BE0" w:rsidRDefault="003E63C4" w:rsidP="003E63C4">
      <w:pPr>
        <w:jc w:val="both"/>
        <w:rPr>
          <w:sz w:val="22"/>
          <w:szCs w:val="22"/>
          <w:lang w:val="sl-SI"/>
        </w:rPr>
      </w:pPr>
      <w:r w:rsidRPr="00594672">
        <w:rPr>
          <w:sz w:val="22"/>
          <w:szCs w:val="22"/>
          <w:lang w:val="sl-SI"/>
        </w:rPr>
        <w:t xml:space="preserve">V skladu s </w:t>
      </w:r>
      <w:r w:rsidRPr="00423FCF">
        <w:rPr>
          <w:sz w:val="22"/>
          <w:szCs w:val="22"/>
          <w:lang w:val="sl-SI"/>
        </w:rPr>
        <w:t>1. odstavkom 4. člena Uredbe o ravnanju z odpadki</w:t>
      </w:r>
      <w:r w:rsidRPr="00594672">
        <w:rPr>
          <w:sz w:val="22"/>
          <w:szCs w:val="22"/>
          <w:lang w:val="sl-SI"/>
        </w:rPr>
        <w:t>, ki nastanejo pri gradbenih</w:t>
      </w:r>
      <w:r w:rsidRPr="00C44BE0">
        <w:rPr>
          <w:sz w:val="22"/>
          <w:szCs w:val="22"/>
          <w:lang w:val="sl-SI"/>
        </w:rPr>
        <w:t xml:space="preserve"> delih je DRSI kot investitor v celoti odgovorna za ravnanje z gradbenimi odpadki, zato je predvidena kontrola</w:t>
      </w:r>
      <w:r w:rsidR="00EC5A4B">
        <w:rPr>
          <w:sz w:val="22"/>
          <w:szCs w:val="22"/>
          <w:lang w:val="sl-SI"/>
        </w:rPr>
        <w:t xml:space="preserve">/sestanki pri </w:t>
      </w:r>
      <w:r w:rsidRPr="00C44BE0">
        <w:rPr>
          <w:sz w:val="22"/>
          <w:szCs w:val="22"/>
          <w:lang w:val="sl-SI"/>
        </w:rPr>
        <w:t xml:space="preserve"> prevzemnik</w:t>
      </w:r>
      <w:r w:rsidR="00EC5A4B">
        <w:rPr>
          <w:sz w:val="22"/>
          <w:szCs w:val="22"/>
          <w:lang w:val="sl-SI"/>
        </w:rPr>
        <w:t>ih</w:t>
      </w:r>
      <w:r w:rsidRPr="00C44BE0">
        <w:rPr>
          <w:sz w:val="22"/>
          <w:szCs w:val="22"/>
          <w:lang w:val="sl-SI"/>
        </w:rPr>
        <w:t xml:space="preserve"> odpadkov, kateri</w:t>
      </w:r>
      <w:r w:rsidR="007228FD" w:rsidRPr="00C44BE0">
        <w:rPr>
          <w:sz w:val="22"/>
          <w:szCs w:val="22"/>
          <w:lang w:val="sl-SI"/>
        </w:rPr>
        <w:t xml:space="preserve">m je DRSI izdala pooblastilo. </w:t>
      </w:r>
    </w:p>
    <w:p w14:paraId="4EA17F73" w14:textId="77777777" w:rsidR="007228FD" w:rsidRPr="00C44BE0" w:rsidRDefault="001372D6" w:rsidP="003E63C4">
      <w:pPr>
        <w:jc w:val="both"/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 xml:space="preserve">Kontrola se nanaša </w:t>
      </w:r>
      <w:r w:rsidRPr="00C44BE0">
        <w:rPr>
          <w:sz w:val="22"/>
          <w:szCs w:val="22"/>
          <w:u w:val="single"/>
          <w:lang w:val="sl-SI"/>
        </w:rPr>
        <w:t>izključno</w:t>
      </w:r>
      <w:r w:rsidRPr="00C44BE0">
        <w:rPr>
          <w:sz w:val="22"/>
          <w:szCs w:val="22"/>
          <w:lang w:val="sl-SI"/>
        </w:rPr>
        <w:t xml:space="preserve"> na pregled dokumentacije, ki je vezana na prevzem odpadkov </w:t>
      </w:r>
      <w:r w:rsidR="00C44BE0">
        <w:rPr>
          <w:sz w:val="22"/>
          <w:szCs w:val="22"/>
          <w:lang w:val="sl-SI"/>
        </w:rPr>
        <w:t>z gradbišč</w:t>
      </w:r>
      <w:r w:rsidRPr="00C44BE0">
        <w:rPr>
          <w:sz w:val="22"/>
          <w:szCs w:val="22"/>
          <w:lang w:val="sl-SI"/>
        </w:rPr>
        <w:t xml:space="preserve"> DRSI. </w:t>
      </w:r>
    </w:p>
    <w:p w14:paraId="24A346C8" w14:textId="0FB48CCA" w:rsidR="00A36859" w:rsidRPr="00C44BE0" w:rsidRDefault="00355237" w:rsidP="00F862E5">
      <w:pPr>
        <w:jc w:val="both"/>
        <w:rPr>
          <w:rFonts w:cs="Arial"/>
          <w:sz w:val="22"/>
          <w:szCs w:val="22"/>
          <w:lang w:val="sl-SI"/>
        </w:rPr>
      </w:pPr>
      <w:r w:rsidRPr="00C44BE0">
        <w:rPr>
          <w:rFonts w:cs="Arial"/>
          <w:sz w:val="22"/>
          <w:szCs w:val="22"/>
          <w:lang w:val="sl-SI"/>
        </w:rPr>
        <w:t>Spisek prevzemnikov odpadkov s pooblastili DRSI bo izvajalcu posredovan ob uvedbi v delo</w:t>
      </w:r>
      <w:r w:rsidR="0054459B">
        <w:rPr>
          <w:rFonts w:cs="Arial"/>
          <w:sz w:val="22"/>
          <w:szCs w:val="22"/>
          <w:lang w:val="sl-SI"/>
        </w:rPr>
        <w:t>, pregled pri večini prevzemnikih je bil opravljen v preteklih letih</w:t>
      </w:r>
      <w:r w:rsidRPr="00C44BE0">
        <w:rPr>
          <w:rFonts w:cs="Arial"/>
          <w:sz w:val="22"/>
          <w:szCs w:val="22"/>
          <w:lang w:val="sl-SI"/>
        </w:rPr>
        <w:t>.</w:t>
      </w:r>
      <w:r w:rsidR="0054459B">
        <w:rPr>
          <w:rFonts w:cs="Arial"/>
          <w:sz w:val="22"/>
          <w:szCs w:val="22"/>
          <w:lang w:val="sl-SI"/>
        </w:rPr>
        <w:t xml:space="preserve"> Predvideni so samo pregledi pri morebitnih novih prevzemnikih. </w:t>
      </w:r>
      <w:r w:rsidRPr="00C44BE0">
        <w:rPr>
          <w:rFonts w:cs="Arial"/>
          <w:sz w:val="22"/>
          <w:szCs w:val="22"/>
          <w:lang w:val="sl-SI"/>
        </w:rPr>
        <w:t xml:space="preserve"> </w:t>
      </w:r>
    </w:p>
    <w:p w14:paraId="26DF1EA1" w14:textId="77777777" w:rsidR="007228FD" w:rsidRPr="00C44BE0" w:rsidRDefault="007228FD" w:rsidP="003E63C4">
      <w:pPr>
        <w:jc w:val="both"/>
        <w:rPr>
          <w:rFonts w:cs="Arial"/>
          <w:sz w:val="22"/>
          <w:szCs w:val="22"/>
          <w:lang w:val="sl-SI"/>
        </w:rPr>
      </w:pPr>
    </w:p>
    <w:p w14:paraId="58A6D443" w14:textId="77777777" w:rsidR="00355237" w:rsidRDefault="00355237" w:rsidP="003E63C4">
      <w:pPr>
        <w:jc w:val="both"/>
        <w:rPr>
          <w:rFonts w:cs="Arial"/>
          <w:sz w:val="22"/>
          <w:szCs w:val="22"/>
          <w:lang w:val="sl-SI"/>
        </w:rPr>
      </w:pPr>
      <w:r w:rsidRPr="00C44BE0">
        <w:rPr>
          <w:rFonts w:cs="Arial"/>
          <w:sz w:val="22"/>
          <w:szCs w:val="22"/>
          <w:lang w:val="sl-SI"/>
        </w:rPr>
        <w:t xml:space="preserve">Naloga Izvajalca bo </w:t>
      </w:r>
      <w:r w:rsidR="003E63C4" w:rsidRPr="00C44BE0">
        <w:rPr>
          <w:rFonts w:cs="Arial"/>
          <w:sz w:val="22"/>
          <w:szCs w:val="22"/>
          <w:lang w:val="sl-SI"/>
        </w:rPr>
        <w:t xml:space="preserve">pregled </w:t>
      </w:r>
      <w:r w:rsidR="007228FD" w:rsidRPr="00C44BE0">
        <w:rPr>
          <w:rFonts w:cs="Arial"/>
          <w:sz w:val="22"/>
          <w:szCs w:val="22"/>
          <w:lang w:val="sl-SI"/>
        </w:rPr>
        <w:t xml:space="preserve">naslednje </w:t>
      </w:r>
      <w:r w:rsidR="003E63C4" w:rsidRPr="00C44BE0">
        <w:rPr>
          <w:rFonts w:cs="Arial"/>
          <w:sz w:val="22"/>
          <w:szCs w:val="22"/>
          <w:lang w:val="sl-SI"/>
        </w:rPr>
        <w:t>dokumentacije</w:t>
      </w:r>
      <w:r w:rsidR="003E63C4">
        <w:rPr>
          <w:rFonts w:cs="Arial"/>
          <w:sz w:val="22"/>
          <w:szCs w:val="22"/>
          <w:lang w:val="sl-SI"/>
        </w:rPr>
        <w:t xml:space="preserve"> </w:t>
      </w:r>
      <w:r w:rsidR="007228FD">
        <w:rPr>
          <w:rFonts w:cs="Arial"/>
          <w:sz w:val="22"/>
          <w:szCs w:val="22"/>
          <w:lang w:val="sl-SI"/>
        </w:rPr>
        <w:t xml:space="preserve">pri prevzemniku odpadkov </w:t>
      </w:r>
      <w:r w:rsidR="003E63C4">
        <w:rPr>
          <w:rFonts w:cs="Arial"/>
          <w:sz w:val="22"/>
          <w:szCs w:val="22"/>
          <w:lang w:val="sl-SI"/>
        </w:rPr>
        <w:t xml:space="preserve">: </w:t>
      </w:r>
    </w:p>
    <w:p w14:paraId="1329FD03" w14:textId="77777777" w:rsidR="003E63C4" w:rsidRDefault="003E63C4" w:rsidP="003E63C4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Okoljevarstveno dovoljenje in odločbe za prevzem (predelavo oziroma zbiranje) odpadkov</w:t>
      </w:r>
    </w:p>
    <w:p w14:paraId="4CDC1A6E" w14:textId="77777777" w:rsidR="003E63C4" w:rsidRDefault="003E63C4" w:rsidP="003E63C4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7228FD">
        <w:rPr>
          <w:rFonts w:cs="Arial"/>
          <w:sz w:val="22"/>
          <w:szCs w:val="22"/>
          <w:lang w:val="sl-SI"/>
        </w:rPr>
        <w:t>rejeta</w:t>
      </w:r>
      <w:r>
        <w:rPr>
          <w:rFonts w:cs="Arial"/>
          <w:sz w:val="22"/>
          <w:szCs w:val="22"/>
          <w:lang w:val="sl-SI"/>
        </w:rPr>
        <w:t xml:space="preserve"> pooblastil</w:t>
      </w:r>
      <w:r w:rsidR="007228FD">
        <w:rPr>
          <w:rFonts w:cs="Arial"/>
          <w:sz w:val="22"/>
          <w:szCs w:val="22"/>
          <w:lang w:val="sl-SI"/>
        </w:rPr>
        <w:t>a</w:t>
      </w:r>
      <w:r>
        <w:rPr>
          <w:rFonts w:cs="Arial"/>
          <w:sz w:val="22"/>
          <w:szCs w:val="22"/>
          <w:lang w:val="sl-SI"/>
        </w:rPr>
        <w:t xml:space="preserve"> DRSI </w:t>
      </w:r>
    </w:p>
    <w:p w14:paraId="32EECC99" w14:textId="77777777" w:rsidR="003E63C4" w:rsidRPr="003E63C4" w:rsidRDefault="003E63C4" w:rsidP="003E63C4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Evidenčni listi (način vodenja)</w:t>
      </w:r>
    </w:p>
    <w:p w14:paraId="0E2BCCDF" w14:textId="77777777" w:rsidR="007228FD" w:rsidRDefault="007228FD" w:rsidP="007228FD">
      <w:pPr>
        <w:jc w:val="both"/>
        <w:rPr>
          <w:lang w:val="sl-SI"/>
        </w:rPr>
      </w:pPr>
    </w:p>
    <w:p w14:paraId="415F3ED5" w14:textId="4FDF39EC" w:rsidR="007228FD" w:rsidRPr="00C44BE0" w:rsidRDefault="00C44BE0" w:rsidP="007228FD">
      <w:pPr>
        <w:jc w:val="both"/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>Izvajalec bo n</w:t>
      </w:r>
      <w:r w:rsidR="007228FD" w:rsidRPr="00C44BE0">
        <w:rPr>
          <w:sz w:val="22"/>
          <w:szCs w:val="22"/>
          <w:lang w:val="sl-SI"/>
        </w:rPr>
        <w:t xml:space="preserve">ajprej pripravil pisno obvestilo za prevzemnike o nameravanih pregledih. Vsi obiski prevzemnikov odpadkov se </w:t>
      </w:r>
      <w:r w:rsidR="00DF2A4E">
        <w:rPr>
          <w:sz w:val="22"/>
          <w:szCs w:val="22"/>
          <w:lang w:val="sl-SI"/>
        </w:rPr>
        <w:t>izved</w:t>
      </w:r>
      <w:r w:rsidR="00C0502C">
        <w:rPr>
          <w:sz w:val="22"/>
          <w:szCs w:val="22"/>
          <w:lang w:val="sl-SI"/>
        </w:rPr>
        <w:t>ejo</w:t>
      </w:r>
      <w:r w:rsidR="007228FD" w:rsidRPr="00C44BE0">
        <w:rPr>
          <w:sz w:val="22"/>
          <w:szCs w:val="22"/>
          <w:lang w:val="sl-SI"/>
        </w:rPr>
        <w:t xml:space="preserve"> ob predhodni najavi, ki mora biti posredovana v elektronski obliki na naslov prevzemnika najmanj 7 dni pred načrtovanim obiskom. </w:t>
      </w:r>
    </w:p>
    <w:p w14:paraId="7DFA5794" w14:textId="77777777" w:rsidR="003E63C4" w:rsidRPr="003E63C4" w:rsidRDefault="003E63C4" w:rsidP="00355237">
      <w:pPr>
        <w:rPr>
          <w:lang w:val="sl-SI"/>
        </w:rPr>
      </w:pPr>
    </w:p>
    <w:p w14:paraId="07FEBFAE" w14:textId="77777777" w:rsidR="003E63C4" w:rsidRPr="00C44BE0" w:rsidRDefault="003E63C4" w:rsidP="00355237">
      <w:pPr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>Na  osnovi  pregleda</w:t>
      </w:r>
      <w:r w:rsidR="00A851C4">
        <w:rPr>
          <w:sz w:val="22"/>
          <w:szCs w:val="22"/>
          <w:lang w:val="sl-SI"/>
        </w:rPr>
        <w:t>/sestanka</w:t>
      </w:r>
      <w:r w:rsidRPr="00C44BE0">
        <w:rPr>
          <w:sz w:val="22"/>
          <w:szCs w:val="22"/>
          <w:lang w:val="sl-SI"/>
        </w:rPr>
        <w:t xml:space="preserve"> pri prevzemniku bo Izvajalec izdelal poročilo</w:t>
      </w:r>
      <w:r w:rsidR="00A851C4">
        <w:rPr>
          <w:sz w:val="22"/>
          <w:szCs w:val="22"/>
          <w:lang w:val="sl-SI"/>
        </w:rPr>
        <w:t>,</w:t>
      </w:r>
      <w:r w:rsidRPr="00C44BE0">
        <w:rPr>
          <w:sz w:val="22"/>
          <w:szCs w:val="22"/>
          <w:lang w:val="sl-SI"/>
        </w:rPr>
        <w:t xml:space="preserve"> ki mora vsebovati naslednje podatke : </w:t>
      </w:r>
    </w:p>
    <w:p w14:paraId="530C33E0" w14:textId="77777777" w:rsidR="003E63C4" w:rsidRPr="00C44BE0" w:rsidRDefault="003E63C4" w:rsidP="003E63C4">
      <w:pPr>
        <w:pStyle w:val="Odstavekseznama"/>
        <w:numPr>
          <w:ilvl w:val="0"/>
          <w:numId w:val="26"/>
        </w:numPr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 xml:space="preserve">Osnovni podatki o prevzemniku </w:t>
      </w:r>
    </w:p>
    <w:p w14:paraId="162F0506" w14:textId="77777777" w:rsidR="003E63C4" w:rsidRPr="00C44BE0" w:rsidRDefault="003E63C4" w:rsidP="003E63C4">
      <w:pPr>
        <w:pStyle w:val="Odstavekseznama"/>
        <w:numPr>
          <w:ilvl w:val="0"/>
          <w:numId w:val="26"/>
        </w:numPr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 xml:space="preserve">Podatke  o tem v katere registre MOP – Agencije RS za okolje je vpisan prevzemnik </w:t>
      </w:r>
    </w:p>
    <w:p w14:paraId="24E07932" w14:textId="77777777" w:rsidR="003E63C4" w:rsidRPr="00C44BE0" w:rsidRDefault="003E63C4" w:rsidP="003E63C4">
      <w:pPr>
        <w:pStyle w:val="Odstavekseznama"/>
        <w:numPr>
          <w:ilvl w:val="0"/>
          <w:numId w:val="26"/>
        </w:numPr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>Podatke o okoljevarstvenem dovoljenju</w:t>
      </w:r>
    </w:p>
    <w:p w14:paraId="5296279D" w14:textId="77777777" w:rsidR="003E63C4" w:rsidRPr="00C44BE0" w:rsidRDefault="003E63C4" w:rsidP="003E63C4">
      <w:pPr>
        <w:pStyle w:val="Odstavekseznama"/>
        <w:numPr>
          <w:ilvl w:val="0"/>
          <w:numId w:val="26"/>
        </w:numPr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>Podatke o prejetih pooblastilih DRSI</w:t>
      </w:r>
    </w:p>
    <w:p w14:paraId="657A9191" w14:textId="77777777" w:rsidR="003E63C4" w:rsidRPr="00C44BE0" w:rsidRDefault="003E63C4" w:rsidP="003E63C4">
      <w:pPr>
        <w:pStyle w:val="Odstavekseznama"/>
        <w:numPr>
          <w:ilvl w:val="0"/>
          <w:numId w:val="26"/>
        </w:numPr>
        <w:rPr>
          <w:sz w:val="22"/>
          <w:szCs w:val="22"/>
          <w:lang w:val="sl-SI"/>
        </w:rPr>
      </w:pPr>
      <w:r w:rsidRPr="00C44BE0">
        <w:rPr>
          <w:sz w:val="22"/>
          <w:szCs w:val="22"/>
          <w:lang w:val="sl-SI"/>
        </w:rPr>
        <w:t>Splošne ugotovitve,</w:t>
      </w:r>
      <w:r w:rsidR="00FE2030">
        <w:rPr>
          <w:sz w:val="22"/>
          <w:szCs w:val="22"/>
          <w:lang w:val="sl-SI"/>
        </w:rPr>
        <w:t xml:space="preserve"> </w:t>
      </w:r>
      <w:r w:rsidRPr="00C44BE0">
        <w:rPr>
          <w:sz w:val="22"/>
          <w:szCs w:val="22"/>
          <w:lang w:val="sl-SI"/>
        </w:rPr>
        <w:t>sklepne ugotovitve</w:t>
      </w:r>
    </w:p>
    <w:p w14:paraId="2A2F5838" w14:textId="77777777" w:rsidR="007228FD" w:rsidRPr="00C44BE0" w:rsidRDefault="007228FD" w:rsidP="00F862E5">
      <w:pPr>
        <w:jc w:val="both"/>
        <w:rPr>
          <w:rFonts w:cs="Arial"/>
          <w:sz w:val="22"/>
          <w:szCs w:val="22"/>
          <w:lang w:val="sl-SI"/>
        </w:rPr>
      </w:pPr>
    </w:p>
    <w:p w14:paraId="75582F70" w14:textId="77777777" w:rsidR="00355237" w:rsidRPr="00C44BE0" w:rsidRDefault="007228FD" w:rsidP="00F862E5">
      <w:pPr>
        <w:jc w:val="both"/>
        <w:rPr>
          <w:rFonts w:cs="Arial"/>
          <w:sz w:val="22"/>
          <w:szCs w:val="22"/>
          <w:lang w:val="sl-SI"/>
        </w:rPr>
      </w:pPr>
      <w:r w:rsidRPr="00C44BE0">
        <w:rPr>
          <w:rFonts w:cs="Arial"/>
          <w:sz w:val="22"/>
          <w:szCs w:val="22"/>
          <w:lang w:val="sl-SI"/>
        </w:rPr>
        <w:t xml:space="preserve">Poročilo o pregledu pri prevzemnikih </w:t>
      </w:r>
      <w:r w:rsidR="009E5181" w:rsidRPr="00C44BE0">
        <w:rPr>
          <w:rFonts w:cs="Arial"/>
          <w:sz w:val="22"/>
          <w:szCs w:val="22"/>
          <w:lang w:val="sl-SI"/>
        </w:rPr>
        <w:t xml:space="preserve">se vključi v mesečno poročilo </w:t>
      </w:r>
      <w:r w:rsidRPr="00C44BE0">
        <w:rPr>
          <w:rFonts w:cs="Arial"/>
          <w:sz w:val="22"/>
          <w:szCs w:val="22"/>
          <w:lang w:val="sl-SI"/>
        </w:rPr>
        <w:t>za Naročnika o opravljenih ogledih gradbišč</w:t>
      </w:r>
      <w:r w:rsidR="003525E8">
        <w:rPr>
          <w:rFonts w:cs="Arial"/>
          <w:sz w:val="22"/>
          <w:szCs w:val="22"/>
          <w:lang w:val="sl-SI"/>
        </w:rPr>
        <w:t>.</w:t>
      </w:r>
    </w:p>
    <w:p w14:paraId="5320C662" w14:textId="77777777" w:rsidR="007228FD" w:rsidRDefault="007228FD" w:rsidP="003E63C4">
      <w:pPr>
        <w:jc w:val="both"/>
        <w:rPr>
          <w:lang w:val="sl-SI"/>
        </w:rPr>
      </w:pPr>
    </w:p>
    <w:p w14:paraId="2B67909E" w14:textId="77777777" w:rsidR="00C0502C" w:rsidRPr="00594672" w:rsidRDefault="00C0502C" w:rsidP="00896710">
      <w:pPr>
        <w:pStyle w:val="GLAVA2"/>
      </w:pPr>
      <w:r w:rsidRPr="00594672">
        <w:t xml:space="preserve">Strokovna pomoč Naročniku na področju ravnanja z gradbenimi odpadki na gradbiščih G in R cest ter </w:t>
      </w:r>
      <w:r w:rsidR="004A25B8" w:rsidRPr="00594672">
        <w:t>p</w:t>
      </w:r>
      <w:r w:rsidRPr="00594672">
        <w:t>reverjanje ustreznosti izvajanja zakonodaje s področja ravnanja z gradbenimi odpadki na gradbiščih DRSI</w:t>
      </w:r>
    </w:p>
    <w:p w14:paraId="3F23D045" w14:textId="77777777" w:rsidR="003E63C4" w:rsidRPr="00594672" w:rsidRDefault="003E63C4" w:rsidP="003E63C4">
      <w:pPr>
        <w:jc w:val="both"/>
        <w:rPr>
          <w:rFonts w:cs="Arial"/>
          <w:sz w:val="22"/>
          <w:szCs w:val="22"/>
          <w:lang w:val="sl-SI"/>
        </w:rPr>
      </w:pPr>
    </w:p>
    <w:p w14:paraId="5BF9BCDC" w14:textId="77777777" w:rsidR="00C0502C" w:rsidRPr="00594672" w:rsidRDefault="0047113B" w:rsidP="003E63C4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 xml:space="preserve">Aktivnosti </w:t>
      </w:r>
      <w:r w:rsidR="00151607" w:rsidRPr="00594672">
        <w:rPr>
          <w:rFonts w:cs="Arial"/>
          <w:sz w:val="22"/>
          <w:szCs w:val="22"/>
          <w:lang w:val="sl-SI"/>
        </w:rPr>
        <w:t xml:space="preserve">se nanašajo na obseg del, ki ga ni mogoče predhodno specificirati. Zaradi raznolikosti </w:t>
      </w:r>
      <w:r w:rsidR="002E562B" w:rsidRPr="00594672">
        <w:rPr>
          <w:rFonts w:cs="Arial"/>
          <w:sz w:val="22"/>
          <w:szCs w:val="22"/>
          <w:lang w:val="sl-SI"/>
        </w:rPr>
        <w:t xml:space="preserve">terena, kjer se izvajajo gradbena dela na G </w:t>
      </w:r>
      <w:r w:rsidR="0048346B" w:rsidRPr="00594672">
        <w:rPr>
          <w:rFonts w:cs="Arial"/>
          <w:sz w:val="22"/>
          <w:szCs w:val="22"/>
          <w:lang w:val="sl-SI"/>
        </w:rPr>
        <w:t>+</w:t>
      </w:r>
      <w:r w:rsidR="002E562B" w:rsidRPr="00594672">
        <w:rPr>
          <w:rFonts w:cs="Arial"/>
          <w:sz w:val="22"/>
          <w:szCs w:val="22"/>
          <w:lang w:val="sl-SI"/>
        </w:rPr>
        <w:t xml:space="preserve"> R cestah</w:t>
      </w:r>
      <w:r w:rsidR="0048346B" w:rsidRPr="00594672">
        <w:rPr>
          <w:rFonts w:cs="Arial"/>
          <w:sz w:val="22"/>
          <w:szCs w:val="22"/>
          <w:lang w:val="sl-SI"/>
        </w:rPr>
        <w:t xml:space="preserve">, se </w:t>
      </w:r>
      <w:r w:rsidR="008F0329" w:rsidRPr="00594672">
        <w:rPr>
          <w:rFonts w:cs="Arial"/>
          <w:sz w:val="22"/>
          <w:szCs w:val="22"/>
          <w:lang w:val="sl-SI"/>
        </w:rPr>
        <w:t xml:space="preserve">lahko </w:t>
      </w:r>
      <w:r w:rsidR="00D2789A" w:rsidRPr="00594672">
        <w:rPr>
          <w:rFonts w:cs="Arial"/>
          <w:sz w:val="22"/>
          <w:szCs w:val="22"/>
          <w:lang w:val="sl-SI"/>
        </w:rPr>
        <w:t xml:space="preserve">pojavljajo </w:t>
      </w:r>
      <w:r w:rsidR="00D0074E" w:rsidRPr="00594672">
        <w:rPr>
          <w:rFonts w:cs="Arial"/>
          <w:sz w:val="22"/>
          <w:szCs w:val="22"/>
          <w:lang w:val="sl-SI"/>
        </w:rPr>
        <w:t>težave</w:t>
      </w:r>
      <w:r w:rsidR="00D2789A" w:rsidRPr="00594672">
        <w:rPr>
          <w:rFonts w:cs="Arial"/>
          <w:sz w:val="22"/>
          <w:szCs w:val="22"/>
          <w:lang w:val="sl-SI"/>
        </w:rPr>
        <w:t xml:space="preserve">, ki se nanašajo na : </w:t>
      </w:r>
    </w:p>
    <w:p w14:paraId="16CF1CF1" w14:textId="77777777" w:rsidR="00D2789A" w:rsidRDefault="00312415" w:rsidP="00D2789A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>vrsto odpadkov</w:t>
      </w:r>
      <w:r>
        <w:rPr>
          <w:rFonts w:cs="Arial"/>
          <w:sz w:val="22"/>
          <w:szCs w:val="22"/>
          <w:lang w:val="sl-SI"/>
        </w:rPr>
        <w:t>, ki nastanejo pri izvedbi gradbenih del</w:t>
      </w:r>
      <w:r w:rsidR="00374CE9">
        <w:rPr>
          <w:rFonts w:cs="Arial"/>
          <w:sz w:val="22"/>
          <w:szCs w:val="22"/>
          <w:lang w:val="sl-SI"/>
        </w:rPr>
        <w:t xml:space="preserve"> (</w:t>
      </w:r>
      <w:r w:rsidR="00D474FA">
        <w:rPr>
          <w:rFonts w:cs="Arial"/>
          <w:sz w:val="22"/>
          <w:szCs w:val="22"/>
          <w:lang w:val="sl-SI"/>
        </w:rPr>
        <w:t xml:space="preserve">npr. </w:t>
      </w:r>
      <w:r w:rsidR="00374CE9">
        <w:rPr>
          <w:rFonts w:cs="Arial"/>
          <w:sz w:val="22"/>
          <w:szCs w:val="22"/>
          <w:lang w:val="sl-SI"/>
        </w:rPr>
        <w:t xml:space="preserve">zaradi </w:t>
      </w:r>
      <w:r w:rsidR="00D474FA">
        <w:rPr>
          <w:rFonts w:cs="Arial"/>
          <w:sz w:val="22"/>
          <w:szCs w:val="22"/>
          <w:lang w:val="sl-SI"/>
        </w:rPr>
        <w:t xml:space="preserve">predhodno </w:t>
      </w:r>
      <w:r w:rsidR="00374CE9">
        <w:rPr>
          <w:rFonts w:cs="Arial"/>
          <w:sz w:val="22"/>
          <w:szCs w:val="22"/>
          <w:lang w:val="sl-SI"/>
        </w:rPr>
        <w:t>vgrajenih neustreznih mater</w:t>
      </w:r>
      <w:r w:rsidR="00D474FA">
        <w:rPr>
          <w:rFonts w:cs="Arial"/>
          <w:sz w:val="22"/>
          <w:szCs w:val="22"/>
          <w:lang w:val="sl-SI"/>
        </w:rPr>
        <w:t>ialov)</w:t>
      </w:r>
      <w:r>
        <w:rPr>
          <w:rFonts w:cs="Arial"/>
          <w:sz w:val="22"/>
          <w:szCs w:val="22"/>
          <w:lang w:val="sl-SI"/>
        </w:rPr>
        <w:t>,</w:t>
      </w:r>
    </w:p>
    <w:p w14:paraId="2295F4F0" w14:textId="77777777" w:rsidR="00312415" w:rsidRDefault="006B534D" w:rsidP="00D2789A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neupoštevanja zakonodaje s področja ravnanja z odpadki s strani izvajalcev gradbenih del </w:t>
      </w:r>
      <w:r w:rsidR="003709B1">
        <w:rPr>
          <w:rFonts w:cs="Arial"/>
          <w:sz w:val="22"/>
          <w:szCs w:val="22"/>
          <w:lang w:val="sl-SI"/>
        </w:rPr>
        <w:t>(npr. neustrezno odlaganje odpadkov),</w:t>
      </w:r>
    </w:p>
    <w:p w14:paraId="6DE2552E" w14:textId="77777777" w:rsidR="003709B1" w:rsidRDefault="00EE1A87" w:rsidP="00D2789A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lastRenderedPageBreak/>
        <w:t>ne</w:t>
      </w:r>
      <w:r w:rsidR="004A25B8">
        <w:rPr>
          <w:rFonts w:cs="Arial"/>
          <w:sz w:val="22"/>
          <w:szCs w:val="22"/>
          <w:lang w:val="sl-SI"/>
        </w:rPr>
        <w:t>us</w:t>
      </w:r>
      <w:r>
        <w:rPr>
          <w:rFonts w:cs="Arial"/>
          <w:sz w:val="22"/>
          <w:szCs w:val="22"/>
          <w:lang w:val="sl-SI"/>
        </w:rPr>
        <w:t>trezne dokumentacije prevzemnikov odpadkov (npr. brez ustreznega okoljevarstvenega dovoljenja za določeno vrsto odpadkov)</w:t>
      </w:r>
      <w:r w:rsidR="004A25B8">
        <w:rPr>
          <w:rFonts w:cs="Arial"/>
          <w:sz w:val="22"/>
          <w:szCs w:val="22"/>
          <w:lang w:val="sl-SI"/>
        </w:rPr>
        <w:t>,</w:t>
      </w:r>
    </w:p>
    <w:p w14:paraId="1EEAB62E" w14:textId="77777777" w:rsidR="004A25B8" w:rsidRDefault="00581956" w:rsidP="00D2789A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s strani inšpekcijskih služb </w:t>
      </w:r>
      <w:r w:rsidR="009E737C">
        <w:rPr>
          <w:rFonts w:cs="Arial"/>
          <w:sz w:val="22"/>
          <w:szCs w:val="22"/>
          <w:lang w:val="sl-SI"/>
        </w:rPr>
        <w:t>ugotovljenih pomanjkljivostih na gradbišč</w:t>
      </w:r>
      <w:r>
        <w:rPr>
          <w:rFonts w:cs="Arial"/>
          <w:sz w:val="22"/>
          <w:szCs w:val="22"/>
          <w:lang w:val="sl-SI"/>
        </w:rPr>
        <w:t xml:space="preserve"> G+R cest,</w:t>
      </w:r>
    </w:p>
    <w:p w14:paraId="2D5BCEEA" w14:textId="77777777" w:rsidR="005D6B45" w:rsidRPr="00D2789A" w:rsidRDefault="005D6B45" w:rsidP="00D2789A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splošno nepoznavanje določil veljavne zakonodaje s področja ravnanja </w:t>
      </w:r>
      <w:r w:rsidR="003E4228">
        <w:rPr>
          <w:rFonts w:cs="Arial"/>
          <w:sz w:val="22"/>
          <w:szCs w:val="22"/>
          <w:lang w:val="sl-SI"/>
        </w:rPr>
        <w:t>z odpadki, oziroma gradbenimi odpadki</w:t>
      </w:r>
      <w:r w:rsidR="00886EB1">
        <w:rPr>
          <w:rFonts w:cs="Arial"/>
          <w:sz w:val="22"/>
          <w:szCs w:val="22"/>
          <w:lang w:val="sl-SI"/>
        </w:rPr>
        <w:t xml:space="preserve"> pri izvajalcih gradbenih del ali drugih udeležencih pri gradnji</w:t>
      </w:r>
    </w:p>
    <w:p w14:paraId="361DB66F" w14:textId="77777777" w:rsidR="00C0502C" w:rsidRDefault="00C0502C" w:rsidP="003E63C4">
      <w:pPr>
        <w:jc w:val="both"/>
        <w:rPr>
          <w:rFonts w:cs="Arial"/>
          <w:sz w:val="22"/>
          <w:szCs w:val="22"/>
          <w:lang w:val="sl-SI"/>
        </w:rPr>
      </w:pPr>
    </w:p>
    <w:p w14:paraId="2CEC887B" w14:textId="4D44BD7B" w:rsidR="00C0502C" w:rsidRDefault="003E4228" w:rsidP="003E63C4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Strokovna pomoč </w:t>
      </w:r>
      <w:r w:rsidR="00BC1E08">
        <w:rPr>
          <w:rFonts w:cs="Arial"/>
          <w:sz w:val="22"/>
          <w:szCs w:val="22"/>
          <w:lang w:val="sl-SI"/>
        </w:rPr>
        <w:t xml:space="preserve">izvajalca del po tem Opisu naročila se pričakuje v smislu priprave ustrezne dokumentacije (dopisi, poročila, predlogi, </w:t>
      </w:r>
      <w:r w:rsidR="008F483E">
        <w:rPr>
          <w:rFonts w:cs="Arial"/>
          <w:sz w:val="22"/>
          <w:szCs w:val="22"/>
          <w:lang w:val="sl-SI"/>
        </w:rPr>
        <w:t xml:space="preserve">napotki, </w:t>
      </w:r>
      <w:r w:rsidR="00BC1E08">
        <w:rPr>
          <w:rFonts w:cs="Arial"/>
          <w:sz w:val="22"/>
          <w:szCs w:val="22"/>
          <w:lang w:val="sl-SI"/>
        </w:rPr>
        <w:t>ukrep</w:t>
      </w:r>
      <w:r w:rsidR="001A01AA">
        <w:rPr>
          <w:rFonts w:cs="Arial"/>
          <w:sz w:val="22"/>
          <w:szCs w:val="22"/>
          <w:lang w:val="sl-SI"/>
        </w:rPr>
        <w:t>i</w:t>
      </w:r>
      <w:r w:rsidR="00177F7E">
        <w:rPr>
          <w:rFonts w:cs="Arial"/>
          <w:sz w:val="22"/>
          <w:szCs w:val="22"/>
          <w:lang w:val="sl-SI"/>
        </w:rPr>
        <w:t xml:space="preserve">, navodila </w:t>
      </w:r>
      <w:r w:rsidR="001A01AA">
        <w:rPr>
          <w:rFonts w:cs="Arial"/>
          <w:sz w:val="22"/>
          <w:szCs w:val="22"/>
          <w:lang w:val="sl-SI"/>
        </w:rPr>
        <w:t>ipd.</w:t>
      </w:r>
      <w:r w:rsidR="00BC1E08">
        <w:rPr>
          <w:rFonts w:cs="Arial"/>
          <w:sz w:val="22"/>
          <w:szCs w:val="22"/>
          <w:lang w:val="sl-SI"/>
        </w:rPr>
        <w:t>)</w:t>
      </w:r>
      <w:r w:rsidR="00AD7CFE">
        <w:rPr>
          <w:rFonts w:cs="Arial"/>
          <w:sz w:val="22"/>
          <w:szCs w:val="22"/>
          <w:lang w:val="sl-SI"/>
        </w:rPr>
        <w:t xml:space="preserve"> za reševanje težav, ki se nanašajo na ravnanje z gradbenimi odpadki </w:t>
      </w:r>
      <w:r w:rsidR="00E75CD1">
        <w:rPr>
          <w:rFonts w:cs="Arial"/>
          <w:sz w:val="22"/>
          <w:szCs w:val="22"/>
          <w:lang w:val="sl-SI"/>
        </w:rPr>
        <w:t>na gradbiščih G+R cest</w:t>
      </w:r>
      <w:r w:rsidR="00177F7E">
        <w:rPr>
          <w:rFonts w:cs="Arial"/>
          <w:sz w:val="22"/>
          <w:szCs w:val="22"/>
          <w:lang w:val="sl-SI"/>
        </w:rPr>
        <w:t xml:space="preserve"> ali sprememb</w:t>
      </w:r>
      <w:r w:rsidR="00AA5C87">
        <w:rPr>
          <w:rFonts w:cs="Arial"/>
          <w:sz w:val="22"/>
          <w:szCs w:val="22"/>
          <w:lang w:val="sl-SI"/>
        </w:rPr>
        <w:t>o</w:t>
      </w:r>
      <w:r w:rsidR="00177F7E">
        <w:rPr>
          <w:rFonts w:cs="Arial"/>
          <w:sz w:val="22"/>
          <w:szCs w:val="22"/>
          <w:lang w:val="sl-SI"/>
        </w:rPr>
        <w:t xml:space="preserve"> veljavne zakonodaje na področju ravnanja z odpadki.</w:t>
      </w:r>
      <w:r w:rsidR="00E75CD1">
        <w:rPr>
          <w:rFonts w:cs="Arial"/>
          <w:sz w:val="22"/>
          <w:szCs w:val="22"/>
          <w:lang w:val="sl-SI"/>
        </w:rPr>
        <w:t xml:space="preserve"> Naročnik pričakuje</w:t>
      </w:r>
      <w:r w:rsidR="00406544">
        <w:rPr>
          <w:rFonts w:cs="Arial"/>
          <w:sz w:val="22"/>
          <w:szCs w:val="22"/>
          <w:lang w:val="sl-SI"/>
        </w:rPr>
        <w:t xml:space="preserve">, da bo Izvajalec s svojim znanjem in strokovnostjo </w:t>
      </w:r>
      <w:r w:rsidR="008F483E">
        <w:rPr>
          <w:rFonts w:cs="Arial"/>
          <w:sz w:val="22"/>
          <w:szCs w:val="22"/>
          <w:lang w:val="sl-SI"/>
        </w:rPr>
        <w:t>podal ustrezne predloge in rešitve</w:t>
      </w:r>
      <w:r w:rsidR="00960C79">
        <w:rPr>
          <w:rFonts w:cs="Arial"/>
          <w:sz w:val="22"/>
          <w:szCs w:val="22"/>
          <w:lang w:val="sl-SI"/>
        </w:rPr>
        <w:t xml:space="preserve"> za primere, ki jih bo potrebno reševati v okviru te postavke</w:t>
      </w:r>
      <w:r w:rsidR="00AA5C87">
        <w:rPr>
          <w:rFonts w:cs="Arial"/>
          <w:sz w:val="22"/>
          <w:szCs w:val="22"/>
          <w:lang w:val="sl-SI"/>
        </w:rPr>
        <w:t>, po potrebi pa tudi (v primeru spremembe zakonodaje) izvedel izobraževanje (organizira ga DRSI) vseh udeležencev v postopkih gradnje G+R cest (vodje projektov na DRSI, konzultanti, Inženirji).</w:t>
      </w:r>
      <w:r w:rsidR="008F483E">
        <w:rPr>
          <w:rFonts w:cs="Arial"/>
          <w:sz w:val="22"/>
          <w:szCs w:val="22"/>
          <w:lang w:val="sl-SI"/>
        </w:rPr>
        <w:t xml:space="preserve"> </w:t>
      </w:r>
    </w:p>
    <w:p w14:paraId="3C080230" w14:textId="77777777" w:rsidR="008B0A34" w:rsidRDefault="008B0A34" w:rsidP="003E63C4">
      <w:pPr>
        <w:jc w:val="both"/>
        <w:rPr>
          <w:rFonts w:cs="Arial"/>
          <w:sz w:val="22"/>
          <w:szCs w:val="22"/>
          <w:lang w:val="sl-SI"/>
        </w:rPr>
      </w:pPr>
    </w:p>
    <w:p w14:paraId="093CAD74" w14:textId="77777777" w:rsidR="008F483E" w:rsidRDefault="008F483E" w:rsidP="003E63C4">
      <w:pPr>
        <w:jc w:val="both"/>
        <w:rPr>
          <w:rFonts w:cs="Arial"/>
          <w:sz w:val="22"/>
          <w:szCs w:val="22"/>
          <w:lang w:val="sl-SI"/>
        </w:rPr>
      </w:pPr>
    </w:p>
    <w:p w14:paraId="77D6FBA7" w14:textId="77777777" w:rsidR="00C0502C" w:rsidRPr="003E63C4" w:rsidRDefault="00C0502C" w:rsidP="003E63C4">
      <w:pPr>
        <w:jc w:val="both"/>
        <w:rPr>
          <w:rFonts w:cs="Arial"/>
          <w:sz w:val="22"/>
          <w:szCs w:val="22"/>
          <w:lang w:val="sl-SI"/>
        </w:rPr>
      </w:pPr>
    </w:p>
    <w:p w14:paraId="0D811E92" w14:textId="77777777" w:rsidR="001C0110" w:rsidRPr="00F83770" w:rsidRDefault="00012675" w:rsidP="00896710">
      <w:pPr>
        <w:pStyle w:val="GLAVA0"/>
      </w:pPr>
      <w:r w:rsidRPr="00F83770">
        <w:t xml:space="preserve">Časovni obseg del </w:t>
      </w:r>
      <w:r w:rsidR="003F5458" w:rsidRPr="00F83770">
        <w:t xml:space="preserve"> </w:t>
      </w:r>
    </w:p>
    <w:p w14:paraId="2D7E85E8" w14:textId="77777777" w:rsidR="00F83770" w:rsidRDefault="00F83770" w:rsidP="003F5458">
      <w:pPr>
        <w:rPr>
          <w:rFonts w:cs="Arial"/>
          <w:sz w:val="22"/>
          <w:szCs w:val="22"/>
          <w:lang w:val="sl-SI"/>
        </w:rPr>
      </w:pPr>
    </w:p>
    <w:p w14:paraId="69E3D7F7" w14:textId="77777777" w:rsidR="00012675" w:rsidRDefault="00012675" w:rsidP="00012675">
      <w:pPr>
        <w:rPr>
          <w:rFonts w:cs="Arial"/>
          <w:sz w:val="22"/>
          <w:szCs w:val="22"/>
          <w:lang w:val="sl-SI"/>
        </w:rPr>
      </w:pPr>
    </w:p>
    <w:p w14:paraId="64E111E5" w14:textId="411562B8" w:rsidR="00BF71A6" w:rsidRDefault="00D96947" w:rsidP="001372D6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Naročnik s tem Opisom naročila predvidena dela oddaja za </w:t>
      </w:r>
      <w:r w:rsidR="00DF496E">
        <w:rPr>
          <w:rFonts w:cs="Arial"/>
          <w:sz w:val="22"/>
          <w:szCs w:val="22"/>
          <w:lang w:val="sl-SI"/>
        </w:rPr>
        <w:t xml:space="preserve">zadnjo tretjino </w:t>
      </w:r>
      <w:r w:rsidR="0066433E">
        <w:rPr>
          <w:rFonts w:cs="Arial"/>
          <w:sz w:val="22"/>
          <w:szCs w:val="22"/>
          <w:lang w:val="sl-SI"/>
        </w:rPr>
        <w:t xml:space="preserve"> leta 202</w:t>
      </w:r>
      <w:r w:rsidR="00161030">
        <w:rPr>
          <w:rFonts w:cs="Arial"/>
          <w:sz w:val="22"/>
          <w:szCs w:val="22"/>
          <w:lang w:val="sl-SI"/>
        </w:rPr>
        <w:t>5</w:t>
      </w:r>
      <w:r w:rsidR="0066433E">
        <w:rPr>
          <w:rFonts w:cs="Arial"/>
          <w:sz w:val="22"/>
          <w:szCs w:val="22"/>
          <w:lang w:val="sl-SI"/>
        </w:rPr>
        <w:t xml:space="preserve"> in </w:t>
      </w:r>
      <w:r w:rsidRPr="00FF4E86">
        <w:rPr>
          <w:rFonts w:cs="Arial"/>
          <w:sz w:val="22"/>
          <w:szCs w:val="22"/>
          <w:lang w:val="sl-SI"/>
        </w:rPr>
        <w:t>let</w:t>
      </w:r>
      <w:r w:rsidR="0066433E" w:rsidRPr="00FF4E86">
        <w:rPr>
          <w:rFonts w:cs="Arial"/>
          <w:sz w:val="22"/>
          <w:szCs w:val="22"/>
          <w:lang w:val="sl-SI"/>
        </w:rPr>
        <w:t>i</w:t>
      </w:r>
      <w:r w:rsidRPr="00FF4E86">
        <w:rPr>
          <w:rFonts w:cs="Arial"/>
          <w:sz w:val="22"/>
          <w:szCs w:val="22"/>
          <w:lang w:val="sl-SI"/>
        </w:rPr>
        <w:t xml:space="preserve"> 20</w:t>
      </w:r>
      <w:r w:rsidR="000939C6" w:rsidRPr="00FF4E86">
        <w:rPr>
          <w:rFonts w:cs="Arial"/>
          <w:sz w:val="22"/>
          <w:szCs w:val="22"/>
          <w:lang w:val="sl-SI"/>
        </w:rPr>
        <w:t>2</w:t>
      </w:r>
      <w:r w:rsidR="00161030">
        <w:rPr>
          <w:rFonts w:cs="Arial"/>
          <w:sz w:val="22"/>
          <w:szCs w:val="22"/>
          <w:lang w:val="sl-SI"/>
        </w:rPr>
        <w:t>6</w:t>
      </w:r>
      <w:r w:rsidR="00720F4C" w:rsidRPr="00FF4E86">
        <w:rPr>
          <w:rFonts w:cs="Arial"/>
          <w:sz w:val="22"/>
          <w:szCs w:val="22"/>
          <w:lang w:val="sl-SI"/>
        </w:rPr>
        <w:t xml:space="preserve"> in 202</w:t>
      </w:r>
      <w:r w:rsidR="00161030">
        <w:rPr>
          <w:rFonts w:cs="Arial"/>
          <w:sz w:val="22"/>
          <w:szCs w:val="22"/>
          <w:lang w:val="sl-SI"/>
        </w:rPr>
        <w:t>7</w:t>
      </w:r>
      <w:r w:rsidRPr="00FF4E86">
        <w:rPr>
          <w:rFonts w:cs="Arial"/>
          <w:sz w:val="22"/>
          <w:szCs w:val="22"/>
          <w:lang w:val="sl-SI"/>
        </w:rPr>
        <w:t xml:space="preserve">, </w:t>
      </w:r>
      <w:r w:rsidR="00BF71A6" w:rsidRPr="00FF4E86">
        <w:rPr>
          <w:rFonts w:cs="Arial"/>
          <w:sz w:val="22"/>
          <w:szCs w:val="22"/>
          <w:lang w:val="sl-SI"/>
        </w:rPr>
        <w:t xml:space="preserve">oziroma </w:t>
      </w:r>
      <w:r w:rsidR="00D626FD" w:rsidRPr="00FF4E86">
        <w:rPr>
          <w:rFonts w:cs="Arial"/>
          <w:sz w:val="22"/>
          <w:szCs w:val="22"/>
          <w:lang w:val="sl-SI"/>
        </w:rPr>
        <w:t xml:space="preserve">se </w:t>
      </w:r>
      <w:r w:rsidR="000C6072" w:rsidRPr="00FF4E86">
        <w:rPr>
          <w:rFonts w:cs="Arial"/>
          <w:sz w:val="22"/>
          <w:szCs w:val="22"/>
          <w:lang w:val="sl-SI"/>
        </w:rPr>
        <w:t xml:space="preserve">dela </w:t>
      </w:r>
      <w:r w:rsidR="00D626FD" w:rsidRPr="00FF4E86">
        <w:rPr>
          <w:rFonts w:cs="Arial"/>
          <w:sz w:val="22"/>
          <w:szCs w:val="22"/>
          <w:lang w:val="sl-SI"/>
        </w:rPr>
        <w:t xml:space="preserve">zaključi z </w:t>
      </w:r>
      <w:r w:rsidRPr="00FF4E86">
        <w:rPr>
          <w:rFonts w:cs="Arial"/>
          <w:sz w:val="22"/>
          <w:szCs w:val="22"/>
          <w:lang w:val="sl-SI"/>
        </w:rPr>
        <w:t>izdelav</w:t>
      </w:r>
      <w:r w:rsidR="00D626FD" w:rsidRPr="00FF4E86">
        <w:rPr>
          <w:rFonts w:cs="Arial"/>
          <w:sz w:val="22"/>
          <w:szCs w:val="22"/>
          <w:lang w:val="sl-SI"/>
        </w:rPr>
        <w:t>o</w:t>
      </w:r>
      <w:r w:rsidRPr="00FF4E86">
        <w:rPr>
          <w:rFonts w:cs="Arial"/>
          <w:sz w:val="22"/>
          <w:szCs w:val="22"/>
          <w:lang w:val="sl-SI"/>
        </w:rPr>
        <w:t xml:space="preserve"> in </w:t>
      </w:r>
      <w:r w:rsidR="00BF71A6" w:rsidRPr="00FF4E86">
        <w:rPr>
          <w:rFonts w:cs="Arial"/>
          <w:sz w:val="22"/>
          <w:szCs w:val="22"/>
          <w:lang w:val="sl-SI"/>
        </w:rPr>
        <w:t>oddaj</w:t>
      </w:r>
      <w:r w:rsidR="00D626FD" w:rsidRPr="00FF4E86">
        <w:rPr>
          <w:rFonts w:cs="Arial"/>
          <w:sz w:val="22"/>
          <w:szCs w:val="22"/>
          <w:lang w:val="sl-SI"/>
        </w:rPr>
        <w:t>o</w:t>
      </w:r>
      <w:r w:rsidR="00BF71A6" w:rsidRPr="00FF4E86">
        <w:rPr>
          <w:rFonts w:cs="Arial"/>
          <w:sz w:val="22"/>
          <w:szCs w:val="22"/>
          <w:lang w:val="sl-SI"/>
        </w:rPr>
        <w:t xml:space="preserve"> </w:t>
      </w:r>
      <w:r w:rsidR="000A274B" w:rsidRPr="00FF4E86">
        <w:rPr>
          <w:rFonts w:cs="Arial"/>
          <w:sz w:val="22"/>
          <w:szCs w:val="22"/>
          <w:lang w:val="sl-SI"/>
        </w:rPr>
        <w:t>K</w:t>
      </w:r>
      <w:r w:rsidR="00BF71A6" w:rsidRPr="00FF4E86">
        <w:rPr>
          <w:rFonts w:cs="Arial"/>
          <w:sz w:val="22"/>
          <w:szCs w:val="22"/>
          <w:lang w:val="sl-SI"/>
        </w:rPr>
        <w:t xml:space="preserve">ončnega letnega poročila </w:t>
      </w:r>
      <w:r w:rsidR="001B080E" w:rsidRPr="00FF4E86">
        <w:rPr>
          <w:rFonts w:cs="Arial"/>
          <w:sz w:val="22"/>
          <w:szCs w:val="22"/>
          <w:lang w:val="sl-SI"/>
        </w:rPr>
        <w:t xml:space="preserve">DRSI </w:t>
      </w:r>
      <w:r w:rsidR="00BF71A6" w:rsidRPr="00FF4E86">
        <w:rPr>
          <w:rFonts w:cs="Arial"/>
          <w:sz w:val="22"/>
          <w:szCs w:val="22"/>
          <w:lang w:val="sl-SI"/>
        </w:rPr>
        <w:t xml:space="preserve">o nastalih gradbenih odpadkih </w:t>
      </w:r>
      <w:r w:rsidR="00720F4C" w:rsidRPr="00FF4E86">
        <w:rPr>
          <w:rFonts w:cs="Arial"/>
          <w:sz w:val="22"/>
          <w:szCs w:val="22"/>
          <w:lang w:val="sl-SI"/>
        </w:rPr>
        <w:t>in ravnanju z njimi za leto 202</w:t>
      </w:r>
      <w:r w:rsidR="00161030">
        <w:rPr>
          <w:rFonts w:cs="Arial"/>
          <w:sz w:val="22"/>
          <w:szCs w:val="22"/>
          <w:lang w:val="sl-SI"/>
        </w:rPr>
        <w:t>7</w:t>
      </w:r>
      <w:r w:rsidR="00BF71A6" w:rsidRPr="00FF4E86">
        <w:rPr>
          <w:rFonts w:cs="Arial"/>
          <w:sz w:val="22"/>
          <w:szCs w:val="22"/>
          <w:lang w:val="sl-SI"/>
        </w:rPr>
        <w:t>.</w:t>
      </w:r>
    </w:p>
    <w:p w14:paraId="29785F00" w14:textId="77777777" w:rsidR="00C53820" w:rsidRDefault="00C53820" w:rsidP="001372D6">
      <w:pPr>
        <w:jc w:val="both"/>
        <w:rPr>
          <w:rFonts w:cs="Arial"/>
          <w:sz w:val="22"/>
          <w:szCs w:val="22"/>
          <w:lang w:val="sl-SI"/>
        </w:rPr>
      </w:pPr>
    </w:p>
    <w:p w14:paraId="09E1508E" w14:textId="45A78092" w:rsidR="00D96947" w:rsidRDefault="00BF71A6" w:rsidP="001372D6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Izvajalec bo s svojim delom </w:t>
      </w:r>
      <w:r w:rsidR="00720F4C">
        <w:rPr>
          <w:rFonts w:cs="Arial"/>
          <w:sz w:val="22"/>
          <w:szCs w:val="22"/>
          <w:lang w:val="sl-SI"/>
        </w:rPr>
        <w:t xml:space="preserve">začel </w:t>
      </w:r>
      <w:r w:rsidR="00B50537">
        <w:rPr>
          <w:rFonts w:cs="Arial"/>
          <w:sz w:val="22"/>
          <w:szCs w:val="22"/>
          <w:lang w:val="sl-SI"/>
        </w:rPr>
        <w:t xml:space="preserve">predvidoma </w:t>
      </w:r>
      <w:r w:rsidR="00161030">
        <w:rPr>
          <w:rFonts w:cs="Arial"/>
          <w:sz w:val="22"/>
          <w:szCs w:val="22"/>
          <w:lang w:val="sl-SI"/>
        </w:rPr>
        <w:t>septembra 2025</w:t>
      </w:r>
      <w:r w:rsidR="00D96947">
        <w:rPr>
          <w:rFonts w:cs="Arial"/>
          <w:sz w:val="22"/>
          <w:szCs w:val="22"/>
          <w:lang w:val="sl-SI"/>
        </w:rPr>
        <w:t xml:space="preserve"> : </w:t>
      </w:r>
    </w:p>
    <w:p w14:paraId="23DC0AFD" w14:textId="497EA43C" w:rsidR="00F83770" w:rsidRDefault="00D96947" w:rsidP="001372D6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s</w:t>
      </w:r>
      <w:r w:rsidR="00F83770">
        <w:rPr>
          <w:rFonts w:cs="Arial"/>
          <w:sz w:val="22"/>
          <w:szCs w:val="22"/>
          <w:lang w:val="sl-SI"/>
        </w:rPr>
        <w:t xml:space="preserve"> </w:t>
      </w:r>
      <w:r w:rsidR="00012675" w:rsidRPr="00F83770">
        <w:rPr>
          <w:rFonts w:cs="Arial"/>
          <w:sz w:val="22"/>
          <w:szCs w:val="22"/>
          <w:lang w:val="sl-SI"/>
        </w:rPr>
        <w:t xml:space="preserve">spremljanjem gradbišč, </w:t>
      </w:r>
      <w:r w:rsidR="007C0FDE">
        <w:rPr>
          <w:rFonts w:cs="Arial"/>
          <w:sz w:val="22"/>
          <w:szCs w:val="22"/>
          <w:lang w:val="sl-SI"/>
        </w:rPr>
        <w:t>začetih v letu</w:t>
      </w:r>
      <w:r w:rsidR="00720F4C">
        <w:rPr>
          <w:rFonts w:cs="Arial"/>
          <w:sz w:val="22"/>
          <w:szCs w:val="22"/>
          <w:lang w:val="sl-SI"/>
        </w:rPr>
        <w:t xml:space="preserve"> 20</w:t>
      </w:r>
      <w:r w:rsidR="0066433E">
        <w:rPr>
          <w:rFonts w:cs="Arial"/>
          <w:sz w:val="22"/>
          <w:szCs w:val="22"/>
          <w:lang w:val="sl-SI"/>
        </w:rPr>
        <w:t>2</w:t>
      </w:r>
      <w:r w:rsidR="00161030">
        <w:rPr>
          <w:rFonts w:cs="Arial"/>
          <w:sz w:val="22"/>
          <w:szCs w:val="22"/>
          <w:lang w:val="sl-SI"/>
        </w:rPr>
        <w:t>5</w:t>
      </w:r>
      <w:r w:rsidR="00012675" w:rsidRPr="00F83770">
        <w:rPr>
          <w:rFonts w:cs="Arial"/>
          <w:sz w:val="22"/>
          <w:szCs w:val="22"/>
          <w:lang w:val="sl-SI"/>
        </w:rPr>
        <w:t xml:space="preserve"> </w:t>
      </w:r>
      <w:r w:rsidR="001372D6">
        <w:rPr>
          <w:rFonts w:cs="Arial"/>
          <w:sz w:val="22"/>
          <w:szCs w:val="22"/>
          <w:lang w:val="sl-SI"/>
        </w:rPr>
        <w:t xml:space="preserve">ali prej </w:t>
      </w:r>
      <w:r w:rsidR="00012675" w:rsidRPr="00F83770">
        <w:rPr>
          <w:rFonts w:cs="Arial"/>
          <w:sz w:val="22"/>
          <w:szCs w:val="22"/>
          <w:lang w:val="sl-SI"/>
        </w:rPr>
        <w:t xml:space="preserve">in </w:t>
      </w:r>
      <w:r w:rsidR="007C0FDE">
        <w:rPr>
          <w:rFonts w:cs="Arial"/>
          <w:sz w:val="22"/>
          <w:szCs w:val="22"/>
          <w:lang w:val="sl-SI"/>
        </w:rPr>
        <w:t>nadaljevanih ter zaključenih</w:t>
      </w:r>
      <w:r w:rsidR="002E1BD5">
        <w:rPr>
          <w:rFonts w:cs="Arial"/>
          <w:sz w:val="22"/>
          <w:szCs w:val="22"/>
          <w:lang w:val="sl-SI"/>
        </w:rPr>
        <w:t xml:space="preserve"> </w:t>
      </w:r>
      <w:r w:rsidR="00720F4C">
        <w:rPr>
          <w:rFonts w:cs="Arial"/>
          <w:sz w:val="22"/>
          <w:szCs w:val="22"/>
          <w:lang w:val="sl-SI"/>
        </w:rPr>
        <w:t>v letu 202</w:t>
      </w:r>
      <w:r w:rsidR="00161030">
        <w:rPr>
          <w:rFonts w:cs="Arial"/>
          <w:sz w:val="22"/>
          <w:szCs w:val="22"/>
          <w:lang w:val="sl-SI"/>
        </w:rPr>
        <w:t>5</w:t>
      </w:r>
      <w:r w:rsidR="0066433E">
        <w:rPr>
          <w:rFonts w:cs="Arial"/>
          <w:sz w:val="22"/>
          <w:szCs w:val="22"/>
          <w:lang w:val="sl-SI"/>
        </w:rPr>
        <w:t>,</w:t>
      </w:r>
    </w:p>
    <w:p w14:paraId="4B9E569D" w14:textId="34CAC706" w:rsidR="00125088" w:rsidRDefault="00D96947" w:rsidP="001372D6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s</w:t>
      </w:r>
      <w:r w:rsidR="00F83770">
        <w:rPr>
          <w:rFonts w:cs="Arial"/>
          <w:sz w:val="22"/>
          <w:szCs w:val="22"/>
          <w:lang w:val="sl-SI"/>
        </w:rPr>
        <w:t xml:space="preserve"> </w:t>
      </w:r>
      <w:r w:rsidR="00F83770" w:rsidRPr="00F83770">
        <w:rPr>
          <w:rFonts w:cs="Arial"/>
          <w:sz w:val="22"/>
          <w:szCs w:val="22"/>
          <w:lang w:val="sl-SI"/>
        </w:rPr>
        <w:t xml:space="preserve">spremljanjem </w:t>
      </w:r>
      <w:r w:rsidR="00012675" w:rsidRPr="00F83770">
        <w:rPr>
          <w:rFonts w:cs="Arial"/>
          <w:sz w:val="22"/>
          <w:szCs w:val="22"/>
          <w:lang w:val="sl-SI"/>
        </w:rPr>
        <w:t>novih gradbišč, k</w:t>
      </w:r>
      <w:r w:rsidR="00720F4C">
        <w:rPr>
          <w:rFonts w:cs="Arial"/>
          <w:sz w:val="22"/>
          <w:szCs w:val="22"/>
          <w:lang w:val="sl-SI"/>
        </w:rPr>
        <w:t xml:space="preserve">i se </w:t>
      </w:r>
      <w:r w:rsidR="00161030">
        <w:rPr>
          <w:rFonts w:cs="Arial"/>
          <w:sz w:val="22"/>
          <w:szCs w:val="22"/>
          <w:lang w:val="sl-SI"/>
        </w:rPr>
        <w:t xml:space="preserve">še </w:t>
      </w:r>
      <w:r w:rsidR="00720F4C">
        <w:rPr>
          <w:rFonts w:cs="Arial"/>
          <w:sz w:val="22"/>
          <w:szCs w:val="22"/>
          <w:lang w:val="sl-SI"/>
        </w:rPr>
        <w:t>bodo aktivirala v letu 202</w:t>
      </w:r>
      <w:r w:rsidR="00161030">
        <w:rPr>
          <w:rFonts w:cs="Arial"/>
          <w:sz w:val="22"/>
          <w:szCs w:val="22"/>
          <w:lang w:val="sl-SI"/>
        </w:rPr>
        <w:t>5</w:t>
      </w:r>
      <w:r w:rsidR="00F83770">
        <w:rPr>
          <w:rFonts w:cs="Arial"/>
          <w:sz w:val="22"/>
          <w:szCs w:val="22"/>
          <w:lang w:val="sl-SI"/>
        </w:rPr>
        <w:t xml:space="preserve"> ter </w:t>
      </w:r>
    </w:p>
    <w:p w14:paraId="146DA28C" w14:textId="0B91D891" w:rsidR="00F83770" w:rsidRPr="00D103C4" w:rsidRDefault="00D96947" w:rsidP="001372D6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D103C4">
        <w:rPr>
          <w:rFonts w:cs="Arial"/>
          <w:sz w:val="22"/>
          <w:szCs w:val="22"/>
          <w:lang w:val="sl-SI"/>
        </w:rPr>
        <w:t>z</w:t>
      </w:r>
      <w:r w:rsidR="00F83770" w:rsidRPr="00D103C4">
        <w:rPr>
          <w:rFonts w:cs="Arial"/>
          <w:sz w:val="22"/>
          <w:szCs w:val="22"/>
          <w:lang w:val="sl-SI"/>
        </w:rPr>
        <w:t xml:space="preserve">aključilo z izdelavo </w:t>
      </w:r>
      <w:r w:rsidR="0055553C">
        <w:rPr>
          <w:rFonts w:cs="Arial"/>
          <w:sz w:val="22"/>
          <w:szCs w:val="22"/>
          <w:lang w:val="sl-SI"/>
        </w:rPr>
        <w:t>K</w:t>
      </w:r>
      <w:r w:rsidR="00F83770" w:rsidRPr="00D103C4">
        <w:rPr>
          <w:rFonts w:cs="Arial"/>
          <w:sz w:val="22"/>
          <w:szCs w:val="22"/>
          <w:lang w:val="sl-SI"/>
        </w:rPr>
        <w:t xml:space="preserve">ončnega letnega poročila </w:t>
      </w:r>
      <w:r w:rsidR="001B080E">
        <w:rPr>
          <w:rFonts w:cs="Arial"/>
          <w:sz w:val="22"/>
          <w:szCs w:val="22"/>
          <w:lang w:val="sl-SI"/>
        </w:rPr>
        <w:t xml:space="preserve">DRSI </w:t>
      </w:r>
      <w:r w:rsidRPr="00D103C4">
        <w:rPr>
          <w:rFonts w:cs="Arial"/>
          <w:sz w:val="22"/>
          <w:szCs w:val="22"/>
          <w:lang w:val="sl-SI"/>
        </w:rPr>
        <w:t xml:space="preserve">o nastalih odpadkih in ravnanju z njimi </w:t>
      </w:r>
      <w:r w:rsidR="00720F4C">
        <w:rPr>
          <w:rFonts w:cs="Arial"/>
          <w:sz w:val="22"/>
          <w:szCs w:val="22"/>
          <w:lang w:val="sl-SI"/>
        </w:rPr>
        <w:t>za leto 202</w:t>
      </w:r>
      <w:r w:rsidR="00161030">
        <w:rPr>
          <w:rFonts w:cs="Arial"/>
          <w:sz w:val="22"/>
          <w:szCs w:val="22"/>
          <w:lang w:val="sl-SI"/>
        </w:rPr>
        <w:t>5</w:t>
      </w:r>
      <w:r w:rsidR="007C0FDE" w:rsidRPr="00D103C4">
        <w:rPr>
          <w:rFonts w:cs="Arial"/>
          <w:sz w:val="22"/>
          <w:szCs w:val="22"/>
          <w:lang w:val="sl-SI"/>
        </w:rPr>
        <w:t xml:space="preserve">, za </w:t>
      </w:r>
      <w:r w:rsidR="00720F4C">
        <w:rPr>
          <w:rFonts w:cs="Arial"/>
          <w:sz w:val="22"/>
          <w:szCs w:val="22"/>
          <w:lang w:val="sl-SI"/>
        </w:rPr>
        <w:t>gradbišča zaključena v letu 202</w:t>
      </w:r>
      <w:r w:rsidR="00161030">
        <w:rPr>
          <w:rFonts w:cs="Arial"/>
          <w:sz w:val="22"/>
          <w:szCs w:val="22"/>
          <w:lang w:val="sl-SI"/>
        </w:rPr>
        <w:t>5</w:t>
      </w:r>
      <w:r w:rsidR="00950DC8">
        <w:rPr>
          <w:rFonts w:cs="Arial"/>
          <w:sz w:val="22"/>
          <w:szCs w:val="22"/>
          <w:lang w:val="sl-SI"/>
        </w:rPr>
        <w:t xml:space="preserve"> (rok za </w:t>
      </w:r>
      <w:r w:rsidR="00950DC8" w:rsidRPr="00594672">
        <w:rPr>
          <w:rFonts w:cs="Arial"/>
          <w:sz w:val="22"/>
          <w:szCs w:val="22"/>
          <w:lang w:val="sl-SI"/>
        </w:rPr>
        <w:t>izvedbo tega dela je 31.03.202</w:t>
      </w:r>
      <w:r w:rsidR="00161030">
        <w:rPr>
          <w:rFonts w:cs="Arial"/>
          <w:sz w:val="22"/>
          <w:szCs w:val="22"/>
          <w:lang w:val="sl-SI"/>
        </w:rPr>
        <w:t>6</w:t>
      </w:r>
      <w:r w:rsidR="00950DC8" w:rsidRPr="00594672">
        <w:rPr>
          <w:rFonts w:cs="Arial"/>
          <w:sz w:val="22"/>
          <w:szCs w:val="22"/>
          <w:lang w:val="sl-SI"/>
        </w:rPr>
        <w:t>)</w:t>
      </w:r>
      <w:r w:rsidR="007C0FDE" w:rsidRPr="00D103C4">
        <w:rPr>
          <w:rFonts w:cs="Arial"/>
          <w:sz w:val="22"/>
          <w:szCs w:val="22"/>
          <w:lang w:val="sl-SI"/>
        </w:rPr>
        <w:t>.</w:t>
      </w:r>
    </w:p>
    <w:p w14:paraId="4D01A2B6" w14:textId="77777777" w:rsidR="00D96947" w:rsidRDefault="00D96947" w:rsidP="001372D6">
      <w:pPr>
        <w:jc w:val="both"/>
        <w:rPr>
          <w:rFonts w:cs="Arial"/>
          <w:sz w:val="22"/>
          <w:szCs w:val="22"/>
          <w:lang w:val="sl-SI"/>
        </w:rPr>
      </w:pPr>
    </w:p>
    <w:p w14:paraId="52CBEF64" w14:textId="30AA7464" w:rsidR="00F83770" w:rsidRDefault="00F83770" w:rsidP="001372D6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Enake aktivn</w:t>
      </w:r>
      <w:r w:rsidR="00720F4C">
        <w:rPr>
          <w:rFonts w:cs="Arial"/>
          <w:sz w:val="22"/>
          <w:szCs w:val="22"/>
          <w:lang w:val="sl-SI"/>
        </w:rPr>
        <w:t>osti so predvidene za le</w:t>
      </w:r>
      <w:r w:rsidR="0066433E">
        <w:rPr>
          <w:rFonts w:cs="Arial"/>
          <w:sz w:val="22"/>
          <w:szCs w:val="22"/>
          <w:lang w:val="sl-SI"/>
        </w:rPr>
        <w:t>ti</w:t>
      </w:r>
      <w:r w:rsidR="00720F4C">
        <w:rPr>
          <w:rFonts w:cs="Arial"/>
          <w:sz w:val="22"/>
          <w:szCs w:val="22"/>
          <w:lang w:val="sl-SI"/>
        </w:rPr>
        <w:t xml:space="preserve"> 202</w:t>
      </w:r>
      <w:r w:rsidR="00161030">
        <w:rPr>
          <w:rFonts w:cs="Arial"/>
          <w:sz w:val="22"/>
          <w:szCs w:val="22"/>
          <w:lang w:val="sl-SI"/>
        </w:rPr>
        <w:t>6</w:t>
      </w:r>
      <w:r w:rsidR="00D626FD">
        <w:rPr>
          <w:rFonts w:cs="Arial"/>
          <w:sz w:val="22"/>
          <w:szCs w:val="22"/>
          <w:lang w:val="sl-SI"/>
        </w:rPr>
        <w:t xml:space="preserve"> </w:t>
      </w:r>
      <w:r w:rsidR="0066433E">
        <w:rPr>
          <w:rFonts w:cs="Arial"/>
          <w:sz w:val="22"/>
          <w:szCs w:val="22"/>
          <w:lang w:val="sl-SI"/>
        </w:rPr>
        <w:t>in 202</w:t>
      </w:r>
      <w:r w:rsidR="00161030">
        <w:rPr>
          <w:rFonts w:cs="Arial"/>
          <w:sz w:val="22"/>
          <w:szCs w:val="22"/>
          <w:lang w:val="sl-SI"/>
        </w:rPr>
        <w:t>7</w:t>
      </w:r>
      <w:r w:rsidR="00D626FD">
        <w:rPr>
          <w:rFonts w:cs="Arial"/>
          <w:sz w:val="22"/>
          <w:szCs w:val="22"/>
          <w:lang w:val="sl-SI"/>
        </w:rPr>
        <w:t xml:space="preserve">: </w:t>
      </w:r>
    </w:p>
    <w:p w14:paraId="74ABAFE8" w14:textId="2F9DF319" w:rsidR="00D626FD" w:rsidRDefault="00D626FD" w:rsidP="001372D6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s </w:t>
      </w:r>
      <w:r w:rsidRPr="00F83770">
        <w:rPr>
          <w:rFonts w:cs="Arial"/>
          <w:sz w:val="22"/>
          <w:szCs w:val="22"/>
          <w:lang w:val="sl-SI"/>
        </w:rPr>
        <w:t>spremljanjem gradbišč, ki</w:t>
      </w:r>
      <w:r w:rsidR="00720F4C">
        <w:rPr>
          <w:rFonts w:cs="Arial"/>
          <w:sz w:val="22"/>
          <w:szCs w:val="22"/>
          <w:lang w:val="sl-SI"/>
        </w:rPr>
        <w:t xml:space="preserve"> se bodo nadaljevala iz leta 202</w:t>
      </w:r>
      <w:r w:rsidR="00161030">
        <w:rPr>
          <w:rFonts w:cs="Arial"/>
          <w:sz w:val="22"/>
          <w:szCs w:val="22"/>
          <w:lang w:val="sl-SI"/>
        </w:rPr>
        <w:t>5</w:t>
      </w:r>
      <w:r w:rsidR="0055553C">
        <w:rPr>
          <w:rFonts w:cs="Arial"/>
          <w:sz w:val="22"/>
          <w:szCs w:val="22"/>
          <w:lang w:val="sl-SI"/>
        </w:rPr>
        <w:t xml:space="preserve"> ali prej</w:t>
      </w:r>
      <w:r w:rsidRPr="00F83770">
        <w:rPr>
          <w:rFonts w:cs="Arial"/>
          <w:sz w:val="22"/>
          <w:szCs w:val="22"/>
          <w:lang w:val="sl-SI"/>
        </w:rPr>
        <w:t xml:space="preserve"> in </w:t>
      </w:r>
    </w:p>
    <w:p w14:paraId="79885CA7" w14:textId="21F88CB4" w:rsidR="00125088" w:rsidRDefault="00D626FD" w:rsidP="001372D6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s </w:t>
      </w:r>
      <w:r w:rsidRPr="00F83770">
        <w:rPr>
          <w:rFonts w:cs="Arial"/>
          <w:sz w:val="22"/>
          <w:szCs w:val="22"/>
          <w:lang w:val="sl-SI"/>
        </w:rPr>
        <w:t xml:space="preserve">spremljanjem novih gradbišč, </w:t>
      </w:r>
      <w:r w:rsidR="00720F4C">
        <w:rPr>
          <w:rFonts w:cs="Arial"/>
          <w:sz w:val="22"/>
          <w:szCs w:val="22"/>
          <w:lang w:val="sl-SI"/>
        </w:rPr>
        <w:t>ki se bodo aktivirala v letu 202</w:t>
      </w:r>
      <w:r w:rsidR="00161030">
        <w:rPr>
          <w:rFonts w:cs="Arial"/>
          <w:sz w:val="22"/>
          <w:szCs w:val="22"/>
          <w:lang w:val="sl-SI"/>
        </w:rPr>
        <w:t>6</w:t>
      </w:r>
      <w:r w:rsidR="0066433E">
        <w:rPr>
          <w:rFonts w:cs="Arial"/>
          <w:sz w:val="22"/>
          <w:szCs w:val="22"/>
          <w:lang w:val="sl-SI"/>
        </w:rPr>
        <w:t xml:space="preserve"> oziroma </w:t>
      </w:r>
      <w:r w:rsidR="00DF496E">
        <w:rPr>
          <w:rFonts w:cs="Arial"/>
          <w:sz w:val="22"/>
          <w:szCs w:val="22"/>
          <w:lang w:val="sl-SI"/>
        </w:rPr>
        <w:t xml:space="preserve">v letu </w:t>
      </w:r>
      <w:r w:rsidR="0066433E">
        <w:rPr>
          <w:rFonts w:cs="Arial"/>
          <w:sz w:val="22"/>
          <w:szCs w:val="22"/>
          <w:lang w:val="sl-SI"/>
        </w:rPr>
        <w:t>20</w:t>
      </w:r>
      <w:r w:rsidR="005C31C6">
        <w:rPr>
          <w:rFonts w:cs="Arial"/>
          <w:sz w:val="22"/>
          <w:szCs w:val="22"/>
          <w:lang w:val="sl-SI"/>
        </w:rPr>
        <w:t>2</w:t>
      </w:r>
      <w:r w:rsidR="00161030">
        <w:rPr>
          <w:rFonts w:cs="Arial"/>
          <w:sz w:val="22"/>
          <w:szCs w:val="22"/>
          <w:lang w:val="sl-SI"/>
        </w:rPr>
        <w:t>7</w:t>
      </w:r>
      <w:r>
        <w:rPr>
          <w:rFonts w:cs="Arial"/>
          <w:sz w:val="22"/>
          <w:szCs w:val="22"/>
          <w:lang w:val="sl-SI"/>
        </w:rPr>
        <w:t xml:space="preserve"> ter </w:t>
      </w:r>
    </w:p>
    <w:p w14:paraId="7F5758CB" w14:textId="15F56F5B" w:rsidR="00D626FD" w:rsidRPr="00594672" w:rsidRDefault="00D626FD" w:rsidP="000F3FD1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D103C4">
        <w:rPr>
          <w:rFonts w:cs="Arial"/>
          <w:sz w:val="22"/>
          <w:szCs w:val="22"/>
          <w:lang w:val="sl-SI"/>
        </w:rPr>
        <w:t>zaključilo z izdelavo končnega letnega poročila</w:t>
      </w:r>
      <w:r w:rsidR="001B080E">
        <w:rPr>
          <w:rFonts w:cs="Arial"/>
          <w:sz w:val="22"/>
          <w:szCs w:val="22"/>
          <w:lang w:val="sl-SI"/>
        </w:rPr>
        <w:t xml:space="preserve"> DRSI</w:t>
      </w:r>
      <w:r w:rsidRPr="00D103C4">
        <w:rPr>
          <w:rFonts w:cs="Arial"/>
          <w:sz w:val="22"/>
          <w:szCs w:val="22"/>
          <w:lang w:val="sl-SI"/>
        </w:rPr>
        <w:t xml:space="preserve"> o nastalih odpadkih </w:t>
      </w:r>
      <w:r w:rsidR="005F682F">
        <w:rPr>
          <w:rFonts w:cs="Arial"/>
          <w:sz w:val="22"/>
          <w:szCs w:val="22"/>
          <w:lang w:val="sl-SI"/>
        </w:rPr>
        <w:t>in ravnanju z njimi za leto 202</w:t>
      </w:r>
      <w:r w:rsidR="00161030">
        <w:rPr>
          <w:rFonts w:cs="Arial"/>
          <w:sz w:val="22"/>
          <w:szCs w:val="22"/>
          <w:lang w:val="sl-SI"/>
        </w:rPr>
        <w:t>6</w:t>
      </w:r>
      <w:r w:rsidR="00950DC8">
        <w:rPr>
          <w:rFonts w:cs="Arial"/>
          <w:sz w:val="22"/>
          <w:szCs w:val="22"/>
          <w:lang w:val="sl-SI"/>
        </w:rPr>
        <w:t xml:space="preserve"> (rok za </w:t>
      </w:r>
      <w:r w:rsidR="00950DC8" w:rsidRPr="00594672">
        <w:rPr>
          <w:rFonts w:cs="Arial"/>
          <w:sz w:val="22"/>
          <w:szCs w:val="22"/>
          <w:lang w:val="sl-SI"/>
        </w:rPr>
        <w:t>izvedbo tega dela je 31.03.202</w:t>
      </w:r>
      <w:r w:rsidR="00161030">
        <w:rPr>
          <w:rFonts w:cs="Arial"/>
          <w:sz w:val="22"/>
          <w:szCs w:val="22"/>
          <w:lang w:val="sl-SI"/>
        </w:rPr>
        <w:t>7</w:t>
      </w:r>
      <w:r w:rsidR="00950DC8" w:rsidRPr="00594672">
        <w:rPr>
          <w:rFonts w:cs="Arial"/>
          <w:sz w:val="22"/>
          <w:szCs w:val="22"/>
          <w:lang w:val="sl-SI"/>
        </w:rPr>
        <w:t>)</w:t>
      </w:r>
      <w:r w:rsidR="0066433E">
        <w:rPr>
          <w:rFonts w:cs="Arial"/>
          <w:sz w:val="22"/>
          <w:szCs w:val="22"/>
          <w:lang w:val="sl-SI"/>
        </w:rPr>
        <w:t xml:space="preserve"> in leto 202</w:t>
      </w:r>
      <w:r w:rsidR="00161030">
        <w:rPr>
          <w:rFonts w:cs="Arial"/>
          <w:sz w:val="22"/>
          <w:szCs w:val="22"/>
          <w:lang w:val="sl-SI"/>
        </w:rPr>
        <w:t>7</w:t>
      </w:r>
      <w:r w:rsidR="00950DC8">
        <w:rPr>
          <w:rFonts w:cs="Arial"/>
          <w:sz w:val="22"/>
          <w:szCs w:val="22"/>
          <w:lang w:val="sl-SI"/>
        </w:rPr>
        <w:t xml:space="preserve"> (rok za </w:t>
      </w:r>
      <w:r w:rsidR="00950DC8" w:rsidRPr="00594672">
        <w:rPr>
          <w:rFonts w:cs="Arial"/>
          <w:sz w:val="22"/>
          <w:szCs w:val="22"/>
          <w:lang w:val="sl-SI"/>
        </w:rPr>
        <w:t>izvedbo tega dela je 31.03.202</w:t>
      </w:r>
      <w:r w:rsidR="00161030">
        <w:rPr>
          <w:rFonts w:cs="Arial"/>
          <w:sz w:val="22"/>
          <w:szCs w:val="22"/>
          <w:lang w:val="sl-SI"/>
        </w:rPr>
        <w:t>8</w:t>
      </w:r>
      <w:r w:rsidR="00950DC8">
        <w:rPr>
          <w:rFonts w:cs="Arial"/>
          <w:sz w:val="22"/>
          <w:szCs w:val="22"/>
          <w:lang w:val="sl-SI"/>
        </w:rPr>
        <w:t>).</w:t>
      </w:r>
    </w:p>
    <w:p w14:paraId="54F653C3" w14:textId="0D497093" w:rsidR="00166656" w:rsidRDefault="00166656" w:rsidP="00166656">
      <w:pPr>
        <w:pStyle w:val="Odstavek"/>
        <w:ind w:firstLine="0"/>
        <w:rPr>
          <w:lang w:val="sl-SI"/>
        </w:rPr>
      </w:pPr>
      <w:r w:rsidRPr="00594672">
        <w:rPr>
          <w:lang w:val="sl-SI"/>
        </w:rPr>
        <w:t xml:space="preserve">Kot zaključena gradnja se upošteva tista, za katero je bilo v koledarskem letu izdano dovoljenje za neomejeno uporabo </w:t>
      </w:r>
      <w:r w:rsidRPr="005C31C6">
        <w:rPr>
          <w:lang w:val="sl-SI"/>
        </w:rPr>
        <w:t xml:space="preserve">na podlagi </w:t>
      </w:r>
      <w:r w:rsidR="005C31C6" w:rsidRPr="005C31C6">
        <w:rPr>
          <w:lang w:val="sl-SI"/>
        </w:rPr>
        <w:t>10</w:t>
      </w:r>
      <w:r w:rsidRPr="005C31C6">
        <w:rPr>
          <w:lang w:val="sl-SI"/>
        </w:rPr>
        <w:t xml:space="preserve">.odstavka </w:t>
      </w:r>
      <w:r w:rsidR="005C31C6" w:rsidRPr="005C31C6">
        <w:rPr>
          <w:lang w:val="sl-SI"/>
        </w:rPr>
        <w:t>21</w:t>
      </w:r>
      <w:r w:rsidRPr="005C31C6">
        <w:rPr>
          <w:lang w:val="sl-SI"/>
        </w:rPr>
        <w:t>.člena Zakona o cestah ali uporabno dovoljenje na podlagi Gradbenega zakona.</w:t>
      </w:r>
      <w:r>
        <w:rPr>
          <w:lang w:val="sl-SI"/>
        </w:rPr>
        <w:t xml:space="preserve"> </w:t>
      </w:r>
    </w:p>
    <w:p w14:paraId="08F84EF6" w14:textId="77777777" w:rsidR="00D626FD" w:rsidRDefault="00D626FD" w:rsidP="001372D6">
      <w:pPr>
        <w:jc w:val="both"/>
        <w:rPr>
          <w:rFonts w:cs="Arial"/>
          <w:sz w:val="22"/>
          <w:szCs w:val="22"/>
          <w:lang w:val="sl-SI"/>
        </w:rPr>
      </w:pPr>
    </w:p>
    <w:p w14:paraId="38F9F528" w14:textId="1EA4D85E" w:rsidR="001B080E" w:rsidRDefault="00F83770" w:rsidP="00C53820">
      <w:pPr>
        <w:jc w:val="both"/>
        <w:rPr>
          <w:rFonts w:cs="Arial"/>
          <w:b/>
          <w:sz w:val="22"/>
          <w:szCs w:val="22"/>
          <w:lang w:val="sl-SI"/>
        </w:rPr>
      </w:pPr>
      <w:r w:rsidRPr="00950DC8">
        <w:rPr>
          <w:rFonts w:cs="Arial"/>
          <w:sz w:val="22"/>
          <w:szCs w:val="22"/>
          <w:lang w:val="sl-SI"/>
        </w:rPr>
        <w:t>Rok izvedbe vseh aktivn</w:t>
      </w:r>
      <w:r w:rsidR="007C0FDE" w:rsidRPr="00950DC8">
        <w:rPr>
          <w:rFonts w:cs="Arial"/>
          <w:sz w:val="22"/>
          <w:szCs w:val="22"/>
          <w:lang w:val="sl-SI"/>
        </w:rPr>
        <w:t xml:space="preserve">osti </w:t>
      </w:r>
      <w:r w:rsidR="005F682F" w:rsidRPr="00950DC8">
        <w:rPr>
          <w:rFonts w:cs="Arial"/>
          <w:sz w:val="22"/>
          <w:szCs w:val="22"/>
          <w:lang w:val="sl-SI"/>
        </w:rPr>
        <w:t xml:space="preserve">iz </w:t>
      </w:r>
      <w:r w:rsidR="007C0FDE" w:rsidRPr="00950DC8">
        <w:rPr>
          <w:rFonts w:cs="Arial"/>
          <w:sz w:val="22"/>
          <w:szCs w:val="22"/>
          <w:lang w:val="sl-SI"/>
        </w:rPr>
        <w:t xml:space="preserve">tega Opisa naročila je </w:t>
      </w:r>
      <w:r w:rsidR="007C0FDE" w:rsidRPr="00950DC8">
        <w:rPr>
          <w:rFonts w:cs="Arial"/>
          <w:sz w:val="22"/>
          <w:szCs w:val="22"/>
          <w:u w:val="single"/>
          <w:lang w:val="sl-SI"/>
        </w:rPr>
        <w:t>31.5</w:t>
      </w:r>
      <w:r w:rsidRPr="00950DC8">
        <w:rPr>
          <w:rFonts w:cs="Arial"/>
          <w:sz w:val="22"/>
          <w:szCs w:val="22"/>
          <w:u w:val="single"/>
          <w:lang w:val="sl-SI"/>
        </w:rPr>
        <w:t>.</w:t>
      </w:r>
      <w:r w:rsidR="00720F4C" w:rsidRPr="00950DC8">
        <w:rPr>
          <w:rFonts w:cs="Arial"/>
          <w:sz w:val="22"/>
          <w:szCs w:val="22"/>
          <w:u w:val="single"/>
          <w:lang w:val="sl-SI"/>
        </w:rPr>
        <w:t>202</w:t>
      </w:r>
      <w:r w:rsidR="00161030">
        <w:rPr>
          <w:rFonts w:cs="Arial"/>
          <w:sz w:val="22"/>
          <w:szCs w:val="22"/>
          <w:u w:val="single"/>
          <w:lang w:val="sl-SI"/>
        </w:rPr>
        <w:t>8</w:t>
      </w:r>
      <w:r w:rsidR="00757DEF" w:rsidRPr="00950DC8">
        <w:rPr>
          <w:rFonts w:cs="Arial"/>
          <w:sz w:val="22"/>
          <w:szCs w:val="22"/>
          <w:u w:val="single"/>
          <w:lang w:val="sl-SI"/>
        </w:rPr>
        <w:t>.</w:t>
      </w:r>
    </w:p>
    <w:p w14:paraId="683EC570" w14:textId="77777777" w:rsidR="009F06B0" w:rsidRDefault="009F06B0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706C2896" w14:textId="005DE720" w:rsidR="008B0A34" w:rsidRDefault="008B0A34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4B0AD6B8" w14:textId="77777777" w:rsidR="00177F7E" w:rsidRDefault="00177F7E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118BC8A6" w14:textId="77777777" w:rsidR="00177F7E" w:rsidRDefault="00177F7E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406F5246" w14:textId="77777777" w:rsidR="00177F7E" w:rsidRDefault="00177F7E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5BD243BE" w14:textId="77777777" w:rsidR="00177F7E" w:rsidRDefault="00177F7E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6B661AE7" w14:textId="77777777" w:rsidR="00177F7E" w:rsidRDefault="00177F7E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26C6CBAB" w14:textId="77777777" w:rsidR="00177F7E" w:rsidRDefault="00177F7E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2D786801" w14:textId="77777777" w:rsidR="008B0A34" w:rsidRDefault="008B0A34" w:rsidP="001C0110">
      <w:pPr>
        <w:ind w:left="360"/>
        <w:rPr>
          <w:rFonts w:cs="Arial"/>
          <w:b/>
          <w:sz w:val="22"/>
          <w:szCs w:val="22"/>
          <w:lang w:val="sl-SI"/>
        </w:rPr>
      </w:pPr>
    </w:p>
    <w:p w14:paraId="095F548D" w14:textId="77777777" w:rsidR="003F5458" w:rsidRDefault="003F5458" w:rsidP="00896710">
      <w:pPr>
        <w:pStyle w:val="GLAVA0"/>
      </w:pPr>
      <w:r>
        <w:t xml:space="preserve">Način izvedbe del </w:t>
      </w:r>
    </w:p>
    <w:p w14:paraId="293B5C85" w14:textId="77777777" w:rsidR="003F5458" w:rsidRDefault="003F5458" w:rsidP="003F5458">
      <w:pPr>
        <w:rPr>
          <w:rFonts w:cs="Arial"/>
          <w:b/>
          <w:sz w:val="22"/>
          <w:szCs w:val="22"/>
          <w:lang w:val="sl-SI"/>
        </w:rPr>
      </w:pPr>
    </w:p>
    <w:p w14:paraId="045FE115" w14:textId="77777777" w:rsidR="00975209" w:rsidRDefault="00975209" w:rsidP="005F7342">
      <w:pPr>
        <w:jc w:val="both"/>
        <w:rPr>
          <w:rFonts w:cs="Arial"/>
          <w:sz w:val="22"/>
          <w:szCs w:val="22"/>
          <w:lang w:val="sl-SI"/>
        </w:rPr>
      </w:pPr>
    </w:p>
    <w:p w14:paraId="6559361A" w14:textId="42CD26F1" w:rsidR="005F7342" w:rsidRPr="00435CB6" w:rsidRDefault="005F7342" w:rsidP="005F7342">
      <w:pPr>
        <w:jc w:val="both"/>
        <w:rPr>
          <w:rFonts w:cs="Arial"/>
          <w:sz w:val="22"/>
          <w:szCs w:val="22"/>
          <w:lang w:val="sl-SI"/>
        </w:rPr>
      </w:pPr>
      <w:r w:rsidRPr="00435CB6">
        <w:rPr>
          <w:rFonts w:cs="Arial"/>
          <w:sz w:val="22"/>
          <w:szCs w:val="22"/>
          <w:lang w:val="sl-SI"/>
        </w:rPr>
        <w:t>DRSI ima uvedeno projektno vodenje investicij</w:t>
      </w:r>
      <w:r w:rsidR="00035BB4">
        <w:rPr>
          <w:rFonts w:cs="Arial"/>
          <w:sz w:val="22"/>
          <w:szCs w:val="22"/>
          <w:lang w:val="sl-SI"/>
        </w:rPr>
        <w:t xml:space="preserve"> v Sektorju za investicije v ceste</w:t>
      </w:r>
      <w:r w:rsidRPr="00435CB6">
        <w:rPr>
          <w:rFonts w:cs="Arial"/>
          <w:sz w:val="22"/>
          <w:szCs w:val="22"/>
          <w:lang w:val="sl-SI"/>
        </w:rPr>
        <w:t xml:space="preserve">, razdeljeno na naslednje sklope : </w:t>
      </w:r>
    </w:p>
    <w:p w14:paraId="2A7D70D8" w14:textId="77777777" w:rsidR="005F7342" w:rsidRPr="00435CB6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435CB6">
        <w:rPr>
          <w:rFonts w:cs="Arial"/>
          <w:sz w:val="22"/>
          <w:szCs w:val="22"/>
          <w:lang w:val="sl-SI"/>
        </w:rPr>
        <w:t xml:space="preserve">Projekt Sever </w:t>
      </w:r>
    </w:p>
    <w:p w14:paraId="295EC970" w14:textId="77777777" w:rsidR="005F7342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D103C4">
        <w:rPr>
          <w:rFonts w:cs="Arial"/>
          <w:sz w:val="22"/>
          <w:szCs w:val="22"/>
          <w:lang w:val="sl-SI"/>
        </w:rPr>
        <w:t xml:space="preserve">Projekt Zahod </w:t>
      </w:r>
    </w:p>
    <w:p w14:paraId="3462A5A8" w14:textId="77777777" w:rsidR="005F7342" w:rsidRPr="00D103C4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Projekt Jug</w:t>
      </w:r>
    </w:p>
    <w:p w14:paraId="4779DAF3" w14:textId="77777777" w:rsidR="005F7342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D103C4">
        <w:rPr>
          <w:rFonts w:cs="Arial"/>
          <w:sz w:val="22"/>
          <w:szCs w:val="22"/>
          <w:lang w:val="sl-SI"/>
        </w:rPr>
        <w:t xml:space="preserve">Projekt Vzhod </w:t>
      </w:r>
    </w:p>
    <w:p w14:paraId="28D1699B" w14:textId="77777777" w:rsidR="005F7342" w:rsidRPr="00D103C4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D103C4">
        <w:rPr>
          <w:rFonts w:cs="Arial"/>
          <w:sz w:val="22"/>
          <w:szCs w:val="22"/>
          <w:lang w:val="sl-SI"/>
        </w:rPr>
        <w:t>Projekt geotehnika izvaja investicije na celotnem območju R Slovenije</w:t>
      </w:r>
    </w:p>
    <w:p w14:paraId="04CD242C" w14:textId="77777777" w:rsidR="005F7342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Projekt objekti izvaja investicije na celotnem območju R Slovenije</w:t>
      </w:r>
    </w:p>
    <w:p w14:paraId="4CF15CB0" w14:textId="77777777" w:rsidR="005F7342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Projekt kolesarske povezave izvaja investicije na celotnem območju R Slovenije</w:t>
      </w:r>
    </w:p>
    <w:p w14:paraId="627DA853" w14:textId="77777777" w:rsidR="005F7342" w:rsidRPr="00435CB6" w:rsidRDefault="005F7342" w:rsidP="005F7342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Projekt okolje</w:t>
      </w:r>
      <w:r w:rsidR="003B1196">
        <w:rPr>
          <w:rFonts w:cs="Arial"/>
          <w:sz w:val="22"/>
          <w:szCs w:val="22"/>
          <w:lang w:val="sl-SI"/>
        </w:rPr>
        <w:t xml:space="preserve"> izvaja investicije na celotnem območju R Slovenije</w:t>
      </w:r>
    </w:p>
    <w:p w14:paraId="09AF5092" w14:textId="77777777" w:rsidR="005F7342" w:rsidRDefault="005F7342" w:rsidP="005F7342">
      <w:pPr>
        <w:jc w:val="both"/>
        <w:rPr>
          <w:rFonts w:cs="Arial"/>
          <w:b/>
          <w:sz w:val="22"/>
          <w:szCs w:val="22"/>
          <w:lang w:val="sl-SI"/>
        </w:rPr>
      </w:pPr>
    </w:p>
    <w:p w14:paraId="682C5DAF" w14:textId="7BFC1F90" w:rsidR="0054459B" w:rsidRPr="0054459B" w:rsidRDefault="0054459B" w:rsidP="005F7342">
      <w:pPr>
        <w:jc w:val="both"/>
        <w:rPr>
          <w:rFonts w:cs="Arial"/>
          <w:bCs/>
          <w:sz w:val="22"/>
          <w:szCs w:val="22"/>
          <w:lang w:val="sl-SI"/>
        </w:rPr>
      </w:pPr>
      <w:r w:rsidRPr="0054459B">
        <w:rPr>
          <w:rFonts w:cs="Arial"/>
          <w:bCs/>
          <w:sz w:val="22"/>
          <w:szCs w:val="22"/>
          <w:lang w:val="sl-SI"/>
        </w:rPr>
        <w:t>Prav tako so predvideni ogledi gradbišč Sektorja za vzdrževanje in varnost cest ter prometno varnost, in sicer gradbišč, kjer se izvajajo investicijska dela na področju prometne varnosti in obnove cest.</w:t>
      </w:r>
    </w:p>
    <w:p w14:paraId="727C452A" w14:textId="77777777" w:rsidR="0054459B" w:rsidRDefault="0054459B" w:rsidP="005F7342">
      <w:pPr>
        <w:jc w:val="both"/>
        <w:rPr>
          <w:rFonts w:cs="Arial"/>
          <w:b/>
          <w:sz w:val="22"/>
          <w:szCs w:val="22"/>
          <w:lang w:val="sl-SI"/>
        </w:rPr>
      </w:pPr>
    </w:p>
    <w:p w14:paraId="25B2B168" w14:textId="0B5A49B4" w:rsidR="005F7342" w:rsidRDefault="005F7342" w:rsidP="005F7342">
      <w:pPr>
        <w:jc w:val="both"/>
        <w:rPr>
          <w:rFonts w:cs="Arial"/>
          <w:sz w:val="22"/>
          <w:szCs w:val="22"/>
          <w:lang w:val="sl-SI"/>
        </w:rPr>
      </w:pPr>
      <w:r w:rsidRPr="008B0F00">
        <w:rPr>
          <w:rFonts w:cs="Arial"/>
          <w:sz w:val="22"/>
          <w:szCs w:val="22"/>
          <w:lang w:val="sl-SI"/>
        </w:rPr>
        <w:t xml:space="preserve">Povprečno je v enem koledarske letu aktivnih do </w:t>
      </w:r>
      <w:r w:rsidR="0054459B">
        <w:rPr>
          <w:rFonts w:cs="Arial"/>
          <w:sz w:val="22"/>
          <w:szCs w:val="22"/>
          <w:lang w:val="sl-SI"/>
        </w:rPr>
        <w:t>20</w:t>
      </w:r>
      <w:r w:rsidRPr="008B0F00">
        <w:rPr>
          <w:rFonts w:cs="Arial"/>
          <w:sz w:val="22"/>
          <w:szCs w:val="22"/>
          <w:lang w:val="sl-SI"/>
        </w:rPr>
        <w:t xml:space="preserve">0 gradbišč. Ocenjeno število potrebnih obiskov gradbišč v enem koledarskem letu je </w:t>
      </w:r>
      <w:r w:rsidR="00351F02">
        <w:rPr>
          <w:rFonts w:cs="Arial"/>
          <w:sz w:val="22"/>
          <w:szCs w:val="22"/>
          <w:lang w:val="sl-SI"/>
        </w:rPr>
        <w:t>2</w:t>
      </w:r>
      <w:r w:rsidR="0054459B">
        <w:rPr>
          <w:rFonts w:cs="Arial"/>
          <w:sz w:val="22"/>
          <w:szCs w:val="22"/>
          <w:lang w:val="sl-SI"/>
        </w:rPr>
        <w:t>5</w:t>
      </w:r>
      <w:r w:rsidRPr="008B0F00">
        <w:rPr>
          <w:rFonts w:cs="Arial"/>
          <w:sz w:val="22"/>
          <w:szCs w:val="22"/>
          <w:lang w:val="sl-SI"/>
        </w:rPr>
        <w:t xml:space="preserve">0. </w:t>
      </w:r>
    </w:p>
    <w:p w14:paraId="534C9761" w14:textId="77777777" w:rsidR="005F7342" w:rsidRDefault="005F7342" w:rsidP="005F7342">
      <w:pPr>
        <w:jc w:val="both"/>
        <w:rPr>
          <w:rFonts w:cs="Arial"/>
          <w:b/>
          <w:sz w:val="22"/>
          <w:szCs w:val="22"/>
          <w:lang w:val="sl-SI"/>
        </w:rPr>
      </w:pPr>
    </w:p>
    <w:p w14:paraId="3C5851B6" w14:textId="77777777" w:rsidR="005F7342" w:rsidRDefault="005F7342" w:rsidP="005F7342">
      <w:pPr>
        <w:jc w:val="both"/>
        <w:rPr>
          <w:rFonts w:cs="Arial"/>
          <w:b/>
          <w:sz w:val="22"/>
          <w:szCs w:val="22"/>
          <w:lang w:val="sl-SI"/>
        </w:rPr>
      </w:pPr>
      <w:r w:rsidRPr="005E6E2C">
        <w:rPr>
          <w:rFonts w:cs="Arial"/>
          <w:b/>
          <w:sz w:val="22"/>
          <w:szCs w:val="22"/>
          <w:lang w:val="sl-SI"/>
        </w:rPr>
        <w:t xml:space="preserve">Predmet obravnave so vsa gradbišča na </w:t>
      </w:r>
      <w:r>
        <w:rPr>
          <w:rFonts w:cs="Arial"/>
          <w:b/>
          <w:sz w:val="22"/>
          <w:szCs w:val="22"/>
          <w:lang w:val="sl-SI"/>
        </w:rPr>
        <w:t>G</w:t>
      </w:r>
      <w:r w:rsidR="00C44BE0">
        <w:rPr>
          <w:rFonts w:cs="Arial"/>
          <w:b/>
          <w:sz w:val="22"/>
          <w:szCs w:val="22"/>
          <w:lang w:val="sl-SI"/>
        </w:rPr>
        <w:t>+</w:t>
      </w:r>
      <w:r>
        <w:rPr>
          <w:rFonts w:cs="Arial"/>
          <w:b/>
          <w:sz w:val="22"/>
          <w:szCs w:val="22"/>
          <w:lang w:val="sl-SI"/>
        </w:rPr>
        <w:t xml:space="preserve">R cestah na </w:t>
      </w:r>
      <w:r w:rsidRPr="005E6E2C">
        <w:rPr>
          <w:rFonts w:cs="Arial"/>
          <w:b/>
          <w:sz w:val="22"/>
          <w:szCs w:val="22"/>
          <w:lang w:val="sl-SI"/>
        </w:rPr>
        <w:t xml:space="preserve">območju celotne </w:t>
      </w:r>
      <w:r>
        <w:rPr>
          <w:rFonts w:cs="Arial"/>
          <w:b/>
          <w:sz w:val="22"/>
          <w:szCs w:val="22"/>
          <w:lang w:val="sl-SI"/>
        </w:rPr>
        <w:t xml:space="preserve">Republike </w:t>
      </w:r>
      <w:r w:rsidRPr="005E6E2C">
        <w:rPr>
          <w:rFonts w:cs="Arial"/>
          <w:b/>
          <w:sz w:val="22"/>
          <w:szCs w:val="22"/>
          <w:lang w:val="sl-SI"/>
        </w:rPr>
        <w:t xml:space="preserve">Slovenije. </w:t>
      </w:r>
    </w:p>
    <w:p w14:paraId="2343750E" w14:textId="77777777" w:rsidR="005F7342" w:rsidRPr="008B0F00" w:rsidRDefault="005F7342" w:rsidP="005F7342">
      <w:pPr>
        <w:jc w:val="both"/>
        <w:rPr>
          <w:rFonts w:cs="Arial"/>
          <w:sz w:val="22"/>
          <w:szCs w:val="22"/>
          <w:lang w:val="sl-SI"/>
        </w:rPr>
      </w:pPr>
    </w:p>
    <w:p w14:paraId="6DEE6DEE" w14:textId="77777777" w:rsidR="007C0FDE" w:rsidRDefault="00E417AD" w:rsidP="008B0F00">
      <w:pPr>
        <w:jc w:val="both"/>
        <w:rPr>
          <w:rFonts w:cs="Arial"/>
          <w:sz w:val="22"/>
          <w:szCs w:val="22"/>
          <w:lang w:val="sl-SI"/>
        </w:rPr>
      </w:pPr>
      <w:r w:rsidRPr="00E417AD">
        <w:rPr>
          <w:rFonts w:cs="Arial"/>
          <w:sz w:val="22"/>
          <w:szCs w:val="22"/>
          <w:lang w:val="sl-SI"/>
        </w:rPr>
        <w:t>Izvajalec bo moral o</w:t>
      </w:r>
      <w:r>
        <w:rPr>
          <w:rFonts w:cs="Arial"/>
          <w:sz w:val="22"/>
          <w:szCs w:val="22"/>
          <w:lang w:val="sl-SI"/>
        </w:rPr>
        <w:t xml:space="preserve">biskati </w:t>
      </w:r>
      <w:r w:rsidR="007C0FDE">
        <w:rPr>
          <w:rFonts w:cs="Arial"/>
          <w:sz w:val="22"/>
          <w:szCs w:val="22"/>
          <w:lang w:val="sl-SI"/>
        </w:rPr>
        <w:t xml:space="preserve">vsako </w:t>
      </w:r>
      <w:r w:rsidR="005F682F">
        <w:rPr>
          <w:rFonts w:cs="Arial"/>
          <w:sz w:val="22"/>
          <w:szCs w:val="22"/>
          <w:lang w:val="sl-SI"/>
        </w:rPr>
        <w:t xml:space="preserve">aktivno </w:t>
      </w:r>
      <w:r w:rsidR="005E6E2C">
        <w:rPr>
          <w:rFonts w:cs="Arial"/>
          <w:sz w:val="22"/>
          <w:szCs w:val="22"/>
          <w:lang w:val="sl-SI"/>
        </w:rPr>
        <w:t>gradbišč</w:t>
      </w:r>
      <w:r w:rsidR="007C0FDE">
        <w:rPr>
          <w:rFonts w:cs="Arial"/>
          <w:sz w:val="22"/>
          <w:szCs w:val="22"/>
          <w:lang w:val="sl-SI"/>
        </w:rPr>
        <w:t>e</w:t>
      </w:r>
      <w:r w:rsidR="005E6E2C">
        <w:rPr>
          <w:rFonts w:cs="Arial"/>
          <w:sz w:val="22"/>
          <w:szCs w:val="22"/>
          <w:lang w:val="sl-SI"/>
        </w:rPr>
        <w:t xml:space="preserve"> </w:t>
      </w:r>
      <w:r w:rsidR="004A7AF9" w:rsidRPr="00E417AD">
        <w:rPr>
          <w:rFonts w:cs="Arial"/>
          <w:sz w:val="22"/>
          <w:szCs w:val="22"/>
          <w:lang w:val="sl-SI"/>
        </w:rPr>
        <w:t xml:space="preserve">najmanj </w:t>
      </w:r>
      <w:r w:rsidR="004A7AF9">
        <w:rPr>
          <w:rFonts w:cs="Arial"/>
          <w:sz w:val="22"/>
          <w:szCs w:val="22"/>
          <w:lang w:val="sl-SI"/>
        </w:rPr>
        <w:t xml:space="preserve">vsakih 6 mesecev </w:t>
      </w:r>
      <w:r>
        <w:rPr>
          <w:rFonts w:cs="Arial"/>
          <w:sz w:val="22"/>
          <w:szCs w:val="22"/>
          <w:lang w:val="sl-SI"/>
        </w:rPr>
        <w:t xml:space="preserve">in pregledati ustreznost (skladnost z veljavno zakonodajo) </w:t>
      </w:r>
      <w:r w:rsidRPr="00E417AD">
        <w:rPr>
          <w:rFonts w:cs="Arial"/>
          <w:sz w:val="22"/>
          <w:szCs w:val="22"/>
          <w:lang w:val="sl-SI"/>
        </w:rPr>
        <w:t>ravnanja z gradbenimi odpadki</w:t>
      </w:r>
      <w:r w:rsidR="001739AC">
        <w:rPr>
          <w:rFonts w:cs="Arial"/>
          <w:sz w:val="22"/>
          <w:szCs w:val="22"/>
          <w:lang w:val="sl-SI"/>
        </w:rPr>
        <w:t xml:space="preserve"> na tem gra</w:t>
      </w:r>
      <w:r w:rsidR="004A7AF9">
        <w:rPr>
          <w:rFonts w:cs="Arial"/>
          <w:sz w:val="22"/>
          <w:szCs w:val="22"/>
          <w:lang w:val="sl-SI"/>
        </w:rPr>
        <w:t>dbišču</w:t>
      </w:r>
      <w:r w:rsidR="007C0FDE">
        <w:rPr>
          <w:rFonts w:cs="Arial"/>
          <w:sz w:val="22"/>
          <w:szCs w:val="22"/>
          <w:lang w:val="sl-SI"/>
        </w:rPr>
        <w:t>.</w:t>
      </w:r>
    </w:p>
    <w:p w14:paraId="6EFC271D" w14:textId="77777777" w:rsidR="005F7342" w:rsidRDefault="005F7342" w:rsidP="008B0F00">
      <w:pPr>
        <w:jc w:val="both"/>
        <w:rPr>
          <w:rFonts w:cs="Arial"/>
          <w:sz w:val="22"/>
          <w:szCs w:val="22"/>
          <w:lang w:val="sl-SI"/>
        </w:rPr>
      </w:pPr>
    </w:p>
    <w:p w14:paraId="5A7573DA" w14:textId="77777777" w:rsidR="005F682F" w:rsidRDefault="00757DEF" w:rsidP="008B0F00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5F682F">
        <w:rPr>
          <w:rFonts w:cs="Arial"/>
          <w:sz w:val="22"/>
          <w:szCs w:val="22"/>
          <w:lang w:val="sl-SI"/>
        </w:rPr>
        <w:t xml:space="preserve">ojasnila </w:t>
      </w:r>
      <w:r w:rsidR="007C0FDE">
        <w:rPr>
          <w:rFonts w:cs="Arial"/>
          <w:sz w:val="22"/>
          <w:szCs w:val="22"/>
          <w:lang w:val="sl-SI"/>
        </w:rPr>
        <w:t xml:space="preserve">: </w:t>
      </w:r>
    </w:p>
    <w:p w14:paraId="66EA56D2" w14:textId="77777777" w:rsidR="0061114F" w:rsidRDefault="007C0FDE" w:rsidP="005F682F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5F682F">
        <w:rPr>
          <w:rFonts w:cs="Arial"/>
          <w:sz w:val="22"/>
          <w:szCs w:val="22"/>
          <w:lang w:val="sl-SI"/>
        </w:rPr>
        <w:t>za gradbišče, ki traja 13 mesecev so</w:t>
      </w:r>
      <w:r w:rsidR="005F682F">
        <w:rPr>
          <w:rFonts w:cs="Arial"/>
          <w:sz w:val="22"/>
          <w:szCs w:val="22"/>
          <w:lang w:val="sl-SI"/>
        </w:rPr>
        <w:t xml:space="preserve"> predvideni 3 obiski gradbišča</w:t>
      </w:r>
    </w:p>
    <w:p w14:paraId="4711B451" w14:textId="77777777" w:rsidR="005F682F" w:rsidRPr="00594672" w:rsidRDefault="005F682F" w:rsidP="005F682F">
      <w:pPr>
        <w:pStyle w:val="Odstavekseznama"/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za gradbišče, kjer je rok dokončanja del krajši od 6 mesecev, je predviden 1 </w:t>
      </w:r>
      <w:r w:rsidRPr="00594672">
        <w:rPr>
          <w:rFonts w:cs="Arial"/>
          <w:sz w:val="22"/>
          <w:szCs w:val="22"/>
          <w:lang w:val="sl-SI"/>
        </w:rPr>
        <w:t xml:space="preserve">obisk gradbišča </w:t>
      </w:r>
    </w:p>
    <w:p w14:paraId="0D3F7533" w14:textId="77777777" w:rsidR="00E417AD" w:rsidRPr="00594672" w:rsidRDefault="00E417AD" w:rsidP="008B0F00">
      <w:pPr>
        <w:jc w:val="both"/>
        <w:rPr>
          <w:rFonts w:cs="Arial"/>
          <w:sz w:val="22"/>
          <w:szCs w:val="22"/>
          <w:lang w:val="sl-SI"/>
        </w:rPr>
      </w:pPr>
    </w:p>
    <w:p w14:paraId="567FDCF9" w14:textId="77777777" w:rsidR="0000135F" w:rsidRDefault="0000135F" w:rsidP="008B0F00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 xml:space="preserve">Izvajalec bo enkrat mesečno, s strani Naročnika, oziroma pooblaščene osebe Naročnika, na svoj elektronski naslov prejemal </w:t>
      </w:r>
      <w:r w:rsidR="00E417AD" w:rsidRPr="00594672">
        <w:rPr>
          <w:rFonts w:cs="Arial"/>
          <w:sz w:val="22"/>
          <w:szCs w:val="22"/>
          <w:lang w:val="sl-SI"/>
        </w:rPr>
        <w:t>podatke</w:t>
      </w:r>
      <w:r w:rsidRPr="00594672">
        <w:rPr>
          <w:rFonts w:cs="Arial"/>
          <w:sz w:val="22"/>
          <w:szCs w:val="22"/>
          <w:lang w:val="sl-SI"/>
        </w:rPr>
        <w:t>:</w:t>
      </w:r>
    </w:p>
    <w:p w14:paraId="024D262F" w14:textId="77777777" w:rsidR="008C1C52" w:rsidRPr="00594672" w:rsidRDefault="008C1C52" w:rsidP="008B0F00">
      <w:pPr>
        <w:jc w:val="both"/>
        <w:rPr>
          <w:rFonts w:cs="Arial"/>
          <w:sz w:val="22"/>
          <w:szCs w:val="22"/>
          <w:lang w:val="sl-SI"/>
        </w:rPr>
      </w:pPr>
    </w:p>
    <w:p w14:paraId="64BE97DD" w14:textId="77777777" w:rsidR="0000135F" w:rsidRPr="00594672" w:rsidRDefault="0000135F" w:rsidP="008B0F00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>-</w:t>
      </w:r>
      <w:r w:rsidR="00E417AD" w:rsidRPr="00594672">
        <w:rPr>
          <w:rFonts w:cs="Arial"/>
          <w:sz w:val="22"/>
          <w:szCs w:val="22"/>
          <w:lang w:val="sl-SI"/>
        </w:rPr>
        <w:t xml:space="preserve"> o aktivnih, predvidenih in zaključenih gradbiščih</w:t>
      </w:r>
      <w:r w:rsidR="00017E55" w:rsidRPr="00594672">
        <w:rPr>
          <w:rFonts w:cs="Arial"/>
          <w:sz w:val="22"/>
          <w:szCs w:val="22"/>
          <w:lang w:val="sl-SI"/>
        </w:rPr>
        <w:t xml:space="preserve"> </w:t>
      </w:r>
      <w:r w:rsidRPr="00594672">
        <w:rPr>
          <w:rFonts w:cs="Arial"/>
          <w:sz w:val="22"/>
          <w:szCs w:val="22"/>
          <w:lang w:val="sl-SI"/>
        </w:rPr>
        <w:t>(podatki vključujejo naziv gradbišča, podatke o Izvajalcu gradbenih del, podatke o Nadzorniku</w:t>
      </w:r>
      <w:r w:rsidR="00EE5BC9" w:rsidRPr="00594672">
        <w:rPr>
          <w:rFonts w:cs="Arial"/>
          <w:sz w:val="22"/>
          <w:szCs w:val="22"/>
          <w:lang w:val="sl-SI"/>
        </w:rPr>
        <w:t xml:space="preserve"> in Vodji nadzora,</w:t>
      </w:r>
      <w:r w:rsidRPr="00594672">
        <w:rPr>
          <w:rFonts w:cs="Arial"/>
          <w:sz w:val="22"/>
          <w:szCs w:val="22"/>
          <w:lang w:val="sl-SI"/>
        </w:rPr>
        <w:t xml:space="preserve"> pogodbene roke za izvedbo gradbenih del, podatke o datumu uvedbe v delo...) </w:t>
      </w:r>
      <w:r w:rsidR="00017E55" w:rsidRPr="00594672">
        <w:rPr>
          <w:rFonts w:cs="Arial"/>
          <w:sz w:val="22"/>
          <w:szCs w:val="22"/>
          <w:lang w:val="sl-SI"/>
        </w:rPr>
        <w:t xml:space="preserve">ter </w:t>
      </w:r>
    </w:p>
    <w:p w14:paraId="7ED4DB5D" w14:textId="77777777" w:rsidR="00E417AD" w:rsidRDefault="0000135F" w:rsidP="008B0F00">
      <w:pPr>
        <w:jc w:val="both"/>
        <w:rPr>
          <w:rFonts w:cs="Arial"/>
          <w:sz w:val="22"/>
          <w:szCs w:val="22"/>
          <w:lang w:val="sl-SI"/>
        </w:rPr>
      </w:pPr>
      <w:r w:rsidRPr="00594672">
        <w:rPr>
          <w:rFonts w:cs="Arial"/>
          <w:sz w:val="22"/>
          <w:szCs w:val="22"/>
          <w:lang w:val="sl-SI"/>
        </w:rPr>
        <w:t xml:space="preserve">- </w:t>
      </w:r>
      <w:r w:rsidR="00017E55" w:rsidRPr="00594672">
        <w:rPr>
          <w:rFonts w:cs="Arial"/>
          <w:sz w:val="22"/>
          <w:szCs w:val="22"/>
          <w:lang w:val="sl-SI"/>
        </w:rPr>
        <w:t>kontaktne podatke Vodje nadzora</w:t>
      </w:r>
      <w:r w:rsidR="00B23F02" w:rsidRPr="00594672">
        <w:rPr>
          <w:rFonts w:cs="Arial"/>
          <w:sz w:val="22"/>
          <w:szCs w:val="22"/>
          <w:lang w:val="sl-SI"/>
        </w:rPr>
        <w:t xml:space="preserve"> posameznega gradbišča</w:t>
      </w:r>
      <w:r w:rsidR="00B23F02">
        <w:rPr>
          <w:rFonts w:cs="Arial"/>
          <w:sz w:val="22"/>
          <w:szCs w:val="22"/>
          <w:lang w:val="sl-SI"/>
        </w:rPr>
        <w:t xml:space="preserve"> </w:t>
      </w:r>
      <w:r w:rsidR="00017E55">
        <w:rPr>
          <w:rFonts w:cs="Arial"/>
          <w:sz w:val="22"/>
          <w:szCs w:val="22"/>
          <w:lang w:val="sl-SI"/>
        </w:rPr>
        <w:t xml:space="preserve"> </w:t>
      </w:r>
      <w:r w:rsidR="00E417AD">
        <w:rPr>
          <w:rFonts w:cs="Arial"/>
          <w:sz w:val="22"/>
          <w:szCs w:val="22"/>
          <w:lang w:val="sl-SI"/>
        </w:rPr>
        <w:t xml:space="preserve"> </w:t>
      </w:r>
    </w:p>
    <w:p w14:paraId="46F08D13" w14:textId="77777777" w:rsidR="004E7746" w:rsidRDefault="004E7746" w:rsidP="004E7746">
      <w:pPr>
        <w:rPr>
          <w:lang w:val="sl-SI"/>
        </w:rPr>
      </w:pPr>
    </w:p>
    <w:p w14:paraId="1560E959" w14:textId="46FB2C9C" w:rsidR="004E7746" w:rsidRDefault="004E7746" w:rsidP="001372D6">
      <w:pPr>
        <w:jc w:val="both"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Izvajalec bo z elektronskim sporočilom  najmanj 7 dni pred ogledom gradbišča o tem obvestil Vodjo nadzora na gradbiš</w:t>
      </w:r>
      <w:r w:rsidR="001372D6">
        <w:rPr>
          <w:sz w:val="22"/>
          <w:szCs w:val="22"/>
          <w:lang w:val="sl-SI"/>
        </w:rPr>
        <w:t>ču</w:t>
      </w:r>
      <w:r w:rsidRPr="0000135F">
        <w:rPr>
          <w:sz w:val="22"/>
          <w:szCs w:val="22"/>
          <w:lang w:val="sl-SI"/>
        </w:rPr>
        <w:t>. V času ogleda gradbišča morata biti na gradbišču  prisotna Vodja  nadzora in Vodja</w:t>
      </w:r>
      <w:r w:rsidR="00950DC8">
        <w:rPr>
          <w:sz w:val="22"/>
          <w:szCs w:val="22"/>
          <w:lang w:val="sl-SI"/>
        </w:rPr>
        <w:t xml:space="preserve"> gradnje (Vodja del)</w:t>
      </w:r>
      <w:r w:rsidRPr="0000135F">
        <w:rPr>
          <w:sz w:val="22"/>
          <w:szCs w:val="22"/>
          <w:lang w:val="sl-SI"/>
        </w:rPr>
        <w:t xml:space="preserve">. Na gradbišču mora biti </w:t>
      </w:r>
      <w:r w:rsidR="00125088">
        <w:rPr>
          <w:sz w:val="22"/>
          <w:szCs w:val="22"/>
          <w:lang w:val="sl-SI"/>
        </w:rPr>
        <w:t xml:space="preserve">v času ogleda </w:t>
      </w:r>
      <w:r w:rsidRPr="0000135F">
        <w:rPr>
          <w:sz w:val="22"/>
          <w:szCs w:val="22"/>
          <w:lang w:val="sl-SI"/>
        </w:rPr>
        <w:t>na vpogled na razpolago naslednja dokumentacija:</w:t>
      </w:r>
    </w:p>
    <w:p w14:paraId="41E4ADD5" w14:textId="77777777" w:rsidR="00EC641F" w:rsidRPr="0000135F" w:rsidRDefault="00EC641F" w:rsidP="001372D6">
      <w:pPr>
        <w:jc w:val="both"/>
        <w:rPr>
          <w:sz w:val="22"/>
          <w:szCs w:val="22"/>
          <w:lang w:val="sl-SI"/>
        </w:rPr>
      </w:pPr>
    </w:p>
    <w:p w14:paraId="7CEDAE8D" w14:textId="77777777" w:rsidR="004E7746" w:rsidRPr="0000135F" w:rsidRDefault="0000135F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Projektna dokumentacija</w:t>
      </w:r>
      <w:r w:rsidR="004E7746" w:rsidRPr="0000135F">
        <w:rPr>
          <w:sz w:val="22"/>
          <w:szCs w:val="22"/>
          <w:lang w:val="sl-SI"/>
        </w:rPr>
        <w:t>  - popisi del</w:t>
      </w:r>
    </w:p>
    <w:p w14:paraId="454E3FD3" w14:textId="77777777" w:rsidR="004E7746" w:rsidRPr="0000135F" w:rsidRDefault="004E7746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Načrt ravnanja z gradbenimi odpadki</w:t>
      </w:r>
    </w:p>
    <w:p w14:paraId="65F34B01" w14:textId="77777777" w:rsidR="004E7746" w:rsidRPr="0000135F" w:rsidRDefault="004E7746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T</w:t>
      </w:r>
      <w:r w:rsidR="00E70253" w:rsidRPr="0000135F">
        <w:rPr>
          <w:sz w:val="22"/>
          <w:szCs w:val="22"/>
          <w:lang w:val="sl-SI"/>
        </w:rPr>
        <w:t>ehnološko ekonomski elaborat (T</w:t>
      </w:r>
      <w:r w:rsidRPr="0000135F">
        <w:rPr>
          <w:sz w:val="22"/>
          <w:szCs w:val="22"/>
          <w:lang w:val="sl-SI"/>
        </w:rPr>
        <w:t>EE</w:t>
      </w:r>
      <w:r w:rsidR="00E70253" w:rsidRPr="0000135F">
        <w:rPr>
          <w:sz w:val="22"/>
          <w:szCs w:val="22"/>
          <w:lang w:val="sl-SI"/>
        </w:rPr>
        <w:t>)</w:t>
      </w:r>
      <w:r w:rsidRPr="0000135F">
        <w:rPr>
          <w:sz w:val="22"/>
          <w:szCs w:val="22"/>
          <w:lang w:val="sl-SI"/>
        </w:rPr>
        <w:t xml:space="preserve"> in </w:t>
      </w:r>
      <w:r w:rsidR="00E70253" w:rsidRPr="0000135F">
        <w:rPr>
          <w:sz w:val="22"/>
          <w:szCs w:val="22"/>
          <w:lang w:val="sl-SI"/>
        </w:rPr>
        <w:t xml:space="preserve">načrt </w:t>
      </w:r>
      <w:r w:rsidRPr="0000135F">
        <w:rPr>
          <w:sz w:val="22"/>
          <w:szCs w:val="22"/>
          <w:lang w:val="sl-SI"/>
        </w:rPr>
        <w:t>organizacij</w:t>
      </w:r>
      <w:r w:rsidR="00E70253" w:rsidRPr="0000135F">
        <w:rPr>
          <w:sz w:val="22"/>
          <w:szCs w:val="22"/>
          <w:lang w:val="sl-SI"/>
        </w:rPr>
        <w:t>e</w:t>
      </w:r>
      <w:r w:rsidRPr="0000135F">
        <w:rPr>
          <w:sz w:val="22"/>
          <w:szCs w:val="22"/>
          <w:lang w:val="sl-SI"/>
        </w:rPr>
        <w:t xml:space="preserve"> gradbišča</w:t>
      </w:r>
    </w:p>
    <w:p w14:paraId="41915EE6" w14:textId="77777777" w:rsidR="004E7746" w:rsidRPr="0000135F" w:rsidRDefault="004E7746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lastRenderedPageBreak/>
        <w:t>Evidenčni listi o ravnanju z odpadki in mesečna poročila za ravnanje z gradbenimi odpadki</w:t>
      </w:r>
    </w:p>
    <w:p w14:paraId="00F268DD" w14:textId="77777777" w:rsidR="004E7746" w:rsidRPr="0000135F" w:rsidRDefault="004E7746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Pooblastila naročnika za ravnanje z odpadki</w:t>
      </w:r>
    </w:p>
    <w:p w14:paraId="6EAD8873" w14:textId="77777777" w:rsidR="004E7746" w:rsidRPr="0000135F" w:rsidRDefault="004E7746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Potrdila o vpisu v evidenco zbiralcev, predelovalcev in prevoznikov odpadkov</w:t>
      </w:r>
    </w:p>
    <w:p w14:paraId="12589D64" w14:textId="77777777" w:rsidR="004E7746" w:rsidRPr="0000135F" w:rsidRDefault="004E7746" w:rsidP="004E7746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Gradbena knjiga</w:t>
      </w:r>
    </w:p>
    <w:p w14:paraId="6DCE2078" w14:textId="055C9001" w:rsidR="008B0A34" w:rsidRDefault="004E7746" w:rsidP="0054459B">
      <w:pPr>
        <w:numPr>
          <w:ilvl w:val="0"/>
          <w:numId w:val="31"/>
        </w:numPr>
        <w:spacing w:after="200" w:line="276" w:lineRule="auto"/>
        <w:contextualSpacing/>
        <w:rPr>
          <w:sz w:val="22"/>
          <w:szCs w:val="22"/>
          <w:lang w:val="sl-SI"/>
        </w:rPr>
      </w:pPr>
      <w:r w:rsidRPr="0000135F">
        <w:rPr>
          <w:sz w:val="22"/>
          <w:szCs w:val="22"/>
          <w:lang w:val="sl-SI"/>
        </w:rPr>
        <w:t>Gradbeni dnevnik</w:t>
      </w:r>
    </w:p>
    <w:p w14:paraId="3C29C667" w14:textId="77777777" w:rsidR="0054459B" w:rsidRPr="0054459B" w:rsidRDefault="0054459B" w:rsidP="0054459B">
      <w:pPr>
        <w:spacing w:after="200" w:line="276" w:lineRule="auto"/>
        <w:contextualSpacing/>
        <w:rPr>
          <w:sz w:val="22"/>
          <w:szCs w:val="22"/>
          <w:lang w:val="sl-SI"/>
        </w:rPr>
      </w:pPr>
    </w:p>
    <w:p w14:paraId="004C12B7" w14:textId="77777777" w:rsidR="00486877" w:rsidRPr="00EC641F" w:rsidRDefault="00486877" w:rsidP="00486877">
      <w:pPr>
        <w:jc w:val="both"/>
        <w:rPr>
          <w:rFonts w:cs="Arial"/>
          <w:sz w:val="22"/>
          <w:szCs w:val="22"/>
          <w:lang w:val="sl-SI"/>
        </w:rPr>
      </w:pPr>
      <w:r w:rsidRPr="00EC641F">
        <w:rPr>
          <w:rFonts w:cs="Arial"/>
          <w:sz w:val="22"/>
          <w:szCs w:val="22"/>
          <w:lang w:val="sl-SI"/>
        </w:rPr>
        <w:t xml:space="preserve">Ob pregledu gradbišča se preverja naslednje vsebine : </w:t>
      </w:r>
    </w:p>
    <w:p w14:paraId="0176B294" w14:textId="77777777" w:rsidR="00486877" w:rsidRPr="00EC641F" w:rsidRDefault="00486877" w:rsidP="0000135F">
      <w:pPr>
        <w:tabs>
          <w:tab w:val="left" w:pos="709"/>
        </w:tabs>
        <w:jc w:val="both"/>
        <w:rPr>
          <w:rFonts w:cs="Arial"/>
          <w:sz w:val="22"/>
          <w:szCs w:val="22"/>
          <w:lang w:val="sl-SI"/>
        </w:rPr>
      </w:pPr>
    </w:p>
    <w:p w14:paraId="41AD7ECE" w14:textId="77777777" w:rsidR="00486877" w:rsidRPr="00EC641F" w:rsidRDefault="00486877" w:rsidP="0000135F">
      <w:pPr>
        <w:pStyle w:val="Odstavekseznama"/>
        <w:numPr>
          <w:ilvl w:val="0"/>
          <w:numId w:val="32"/>
        </w:numPr>
        <w:jc w:val="both"/>
        <w:rPr>
          <w:sz w:val="22"/>
          <w:szCs w:val="22"/>
          <w:lang w:val="sl-SI"/>
        </w:rPr>
      </w:pPr>
      <w:r w:rsidRPr="00EC641F">
        <w:rPr>
          <w:sz w:val="22"/>
          <w:szCs w:val="22"/>
          <w:lang w:val="sl-SI"/>
        </w:rPr>
        <w:t xml:space="preserve">Načrt ravnanja z gradbenimi odpadki – ali je na voljo in pregled vsebine </w:t>
      </w:r>
    </w:p>
    <w:p w14:paraId="37E67F0A" w14:textId="77777777" w:rsidR="00486877" w:rsidRPr="00EC641F" w:rsidRDefault="00486877" w:rsidP="0000135F">
      <w:pPr>
        <w:pStyle w:val="Odstavekseznama"/>
        <w:numPr>
          <w:ilvl w:val="0"/>
          <w:numId w:val="32"/>
        </w:numPr>
        <w:jc w:val="both"/>
        <w:rPr>
          <w:sz w:val="22"/>
          <w:szCs w:val="22"/>
          <w:lang w:val="sl-SI"/>
        </w:rPr>
      </w:pPr>
      <w:r w:rsidRPr="00EC641F">
        <w:rPr>
          <w:sz w:val="22"/>
          <w:szCs w:val="22"/>
          <w:lang w:val="sl-SI"/>
        </w:rPr>
        <w:t>Evidenčni listi o ravnanju z odpadki in mesečna poročila o ravnanju z odpadki  - ali so ustrezno izpolnjeni in odražajo dejansko stanje</w:t>
      </w:r>
    </w:p>
    <w:p w14:paraId="20A46565" w14:textId="77777777" w:rsidR="00486877" w:rsidRPr="00594672" w:rsidRDefault="00486877" w:rsidP="0000135F">
      <w:pPr>
        <w:pStyle w:val="Odstavekseznama"/>
        <w:numPr>
          <w:ilvl w:val="0"/>
          <w:numId w:val="32"/>
        </w:numPr>
        <w:jc w:val="both"/>
        <w:rPr>
          <w:sz w:val="22"/>
          <w:szCs w:val="22"/>
          <w:lang w:val="sl-SI"/>
        </w:rPr>
      </w:pPr>
      <w:r w:rsidRPr="00594672">
        <w:rPr>
          <w:sz w:val="22"/>
          <w:szCs w:val="22"/>
          <w:lang w:val="sl-SI"/>
        </w:rPr>
        <w:t>Pooblastila – ali ima Izvajalec gradnje</w:t>
      </w:r>
      <w:r w:rsidR="00E70253" w:rsidRPr="00594672">
        <w:rPr>
          <w:sz w:val="22"/>
          <w:szCs w:val="22"/>
          <w:lang w:val="sl-SI"/>
        </w:rPr>
        <w:t xml:space="preserve"> pooblastila Na</w:t>
      </w:r>
      <w:r w:rsidRPr="00594672">
        <w:rPr>
          <w:sz w:val="22"/>
          <w:szCs w:val="22"/>
          <w:lang w:val="sl-SI"/>
        </w:rPr>
        <w:t xml:space="preserve">ročnika </w:t>
      </w:r>
    </w:p>
    <w:p w14:paraId="5DD2A776" w14:textId="77777777" w:rsidR="00486877" w:rsidRPr="00594672" w:rsidRDefault="00486877" w:rsidP="00125088">
      <w:pPr>
        <w:tabs>
          <w:tab w:val="left" w:pos="709"/>
        </w:tabs>
        <w:rPr>
          <w:sz w:val="22"/>
          <w:szCs w:val="22"/>
          <w:lang w:val="sl-SI"/>
        </w:rPr>
      </w:pPr>
    </w:p>
    <w:p w14:paraId="1ECF7ED6" w14:textId="77777777" w:rsidR="00976CC0" w:rsidRPr="00594672" w:rsidRDefault="00976CC0" w:rsidP="004E53EC">
      <w:pPr>
        <w:tabs>
          <w:tab w:val="left" w:pos="709"/>
        </w:tabs>
        <w:jc w:val="both"/>
        <w:rPr>
          <w:sz w:val="22"/>
          <w:szCs w:val="22"/>
          <w:lang w:val="sl-SI"/>
        </w:rPr>
      </w:pPr>
    </w:p>
    <w:p w14:paraId="19418DD8" w14:textId="77777777" w:rsidR="00976CC0" w:rsidRPr="00594672" w:rsidRDefault="00976CC0" w:rsidP="004E53EC">
      <w:pPr>
        <w:tabs>
          <w:tab w:val="left" w:pos="709"/>
        </w:tabs>
        <w:jc w:val="both"/>
        <w:rPr>
          <w:sz w:val="22"/>
          <w:szCs w:val="22"/>
          <w:lang w:val="sl-SI"/>
        </w:rPr>
      </w:pPr>
      <w:r w:rsidRPr="00594672">
        <w:rPr>
          <w:sz w:val="22"/>
          <w:szCs w:val="22"/>
          <w:lang w:val="sl-SI"/>
        </w:rPr>
        <w:t>Izvajalcu bo po podpisu pogodbe izdano pooblastilo za dostop do baze odpadkov (IS-odpadki) v imenu DRSI. Naloga izvajalca :</w:t>
      </w:r>
    </w:p>
    <w:p w14:paraId="02EB507E" w14:textId="77777777" w:rsidR="00976CC0" w:rsidRPr="00594672" w:rsidRDefault="00976CC0" w:rsidP="00976CC0">
      <w:pPr>
        <w:pStyle w:val="Odstavekseznama"/>
        <w:numPr>
          <w:ilvl w:val="0"/>
          <w:numId w:val="26"/>
        </w:numPr>
        <w:tabs>
          <w:tab w:val="left" w:pos="709"/>
        </w:tabs>
        <w:jc w:val="both"/>
        <w:rPr>
          <w:sz w:val="22"/>
          <w:szCs w:val="22"/>
          <w:lang w:val="sl-SI"/>
        </w:rPr>
      </w:pPr>
      <w:r w:rsidRPr="00594672">
        <w:rPr>
          <w:sz w:val="22"/>
          <w:szCs w:val="22"/>
          <w:lang w:val="sl-SI"/>
        </w:rPr>
        <w:t>Pregled baze podatkov DRSI</w:t>
      </w:r>
      <w:r w:rsidR="00C44BE0" w:rsidRPr="00594672">
        <w:rPr>
          <w:sz w:val="22"/>
          <w:szCs w:val="22"/>
          <w:lang w:val="sl-SI"/>
        </w:rPr>
        <w:t xml:space="preserve"> v sistemu IS-odpadki</w:t>
      </w:r>
    </w:p>
    <w:p w14:paraId="187BAE05" w14:textId="77777777" w:rsidR="00976CC0" w:rsidRPr="00594672" w:rsidRDefault="00976CC0" w:rsidP="00976CC0">
      <w:pPr>
        <w:pStyle w:val="Odstavekseznama"/>
        <w:numPr>
          <w:ilvl w:val="0"/>
          <w:numId w:val="26"/>
        </w:numPr>
        <w:tabs>
          <w:tab w:val="left" w:pos="709"/>
        </w:tabs>
        <w:jc w:val="both"/>
        <w:rPr>
          <w:sz w:val="22"/>
          <w:szCs w:val="22"/>
          <w:lang w:val="sl-SI"/>
        </w:rPr>
      </w:pPr>
      <w:r w:rsidRPr="00594672">
        <w:rPr>
          <w:sz w:val="22"/>
          <w:szCs w:val="22"/>
          <w:lang w:val="sl-SI"/>
        </w:rPr>
        <w:t>Pregled in zbiranje podatkov po posameznih pooblaščencih (izvajalcih gradbenih del, prevzemnikih)</w:t>
      </w:r>
    </w:p>
    <w:p w14:paraId="5BCFAACB" w14:textId="77777777" w:rsidR="00486877" w:rsidRPr="00594672" w:rsidRDefault="00976CC0" w:rsidP="00486877">
      <w:pPr>
        <w:pStyle w:val="Odstavekseznama"/>
        <w:numPr>
          <w:ilvl w:val="0"/>
          <w:numId w:val="26"/>
        </w:numPr>
        <w:tabs>
          <w:tab w:val="left" w:pos="709"/>
        </w:tabs>
        <w:jc w:val="both"/>
        <w:rPr>
          <w:sz w:val="22"/>
          <w:szCs w:val="22"/>
          <w:lang w:val="sl-SI"/>
        </w:rPr>
      </w:pPr>
      <w:r w:rsidRPr="00594672">
        <w:rPr>
          <w:sz w:val="22"/>
          <w:szCs w:val="22"/>
          <w:lang w:val="sl-SI"/>
        </w:rPr>
        <w:t xml:space="preserve">Opozarjanje posameznih pooblaščencev o morebitnih ugotovljenih pomanjkljivostih in napačnih vnosih v sistem IS-odpadki. </w:t>
      </w:r>
    </w:p>
    <w:p w14:paraId="68A2F5CA" w14:textId="77777777" w:rsidR="005C31C6" w:rsidRDefault="005C31C6" w:rsidP="005C31C6">
      <w:pPr>
        <w:tabs>
          <w:tab w:val="left" w:pos="709"/>
        </w:tabs>
        <w:jc w:val="both"/>
        <w:rPr>
          <w:sz w:val="22"/>
          <w:szCs w:val="22"/>
          <w:lang w:val="sl-SI"/>
        </w:rPr>
      </w:pPr>
    </w:p>
    <w:p w14:paraId="5AA89548" w14:textId="2F7DD8AC" w:rsidR="005C31C6" w:rsidRPr="005C31C6" w:rsidRDefault="005C31C6" w:rsidP="005C31C6">
      <w:pPr>
        <w:tabs>
          <w:tab w:val="left" w:pos="709"/>
        </w:tabs>
        <w:jc w:val="both"/>
        <w:rPr>
          <w:sz w:val="22"/>
          <w:szCs w:val="22"/>
          <w:lang w:val="sl-SI"/>
        </w:rPr>
      </w:pPr>
      <w:r w:rsidRPr="005C31C6">
        <w:rPr>
          <w:sz w:val="22"/>
          <w:szCs w:val="22"/>
          <w:lang w:val="sl-SI"/>
        </w:rPr>
        <w:t>Po uvedbi v delo bo DRSI obema članoma projektne ekipe</w:t>
      </w:r>
      <w:r>
        <w:rPr>
          <w:sz w:val="22"/>
          <w:szCs w:val="22"/>
          <w:lang w:val="sl-SI"/>
        </w:rPr>
        <w:t xml:space="preserve"> izvajalca</w:t>
      </w:r>
      <w:r w:rsidRPr="005C31C6">
        <w:rPr>
          <w:sz w:val="22"/>
          <w:szCs w:val="22"/>
          <w:lang w:val="sl-SI"/>
        </w:rPr>
        <w:t xml:space="preserve"> izdala ustrezno pooblastilo za izvajanje kontrole poročil o nastalih gradbenih odpadkih na gradbiščih G+R cest.</w:t>
      </w:r>
    </w:p>
    <w:p w14:paraId="48D80856" w14:textId="77777777" w:rsidR="00896710" w:rsidRPr="001D3872" w:rsidRDefault="00896710" w:rsidP="00896710">
      <w:pPr>
        <w:pStyle w:val="Odstavekseznama"/>
        <w:tabs>
          <w:tab w:val="left" w:pos="709"/>
        </w:tabs>
        <w:jc w:val="both"/>
        <w:rPr>
          <w:sz w:val="22"/>
          <w:szCs w:val="22"/>
          <w:highlight w:val="cyan"/>
          <w:lang w:val="sl-SI"/>
        </w:rPr>
      </w:pPr>
    </w:p>
    <w:p w14:paraId="22C495DF" w14:textId="77777777" w:rsidR="003F5458" w:rsidRDefault="003F5458" w:rsidP="00896710">
      <w:pPr>
        <w:pStyle w:val="GLAVA0"/>
      </w:pPr>
      <w:r>
        <w:t xml:space="preserve">Način obračunavanja del </w:t>
      </w:r>
    </w:p>
    <w:p w14:paraId="6AB6628D" w14:textId="77777777" w:rsidR="003F5458" w:rsidRDefault="003F5458" w:rsidP="003F5458">
      <w:pPr>
        <w:pStyle w:val="Odstavekseznama"/>
        <w:rPr>
          <w:rFonts w:cs="Arial"/>
          <w:b/>
          <w:sz w:val="22"/>
          <w:szCs w:val="22"/>
          <w:lang w:val="sl-SI"/>
        </w:rPr>
      </w:pPr>
    </w:p>
    <w:p w14:paraId="71EFB38E" w14:textId="77777777" w:rsidR="00EA4736" w:rsidRDefault="00EA4736" w:rsidP="0000135F">
      <w:pPr>
        <w:pStyle w:val="Odstavekseznama"/>
        <w:ind w:left="0"/>
        <w:jc w:val="both"/>
        <w:rPr>
          <w:rFonts w:cs="Arial"/>
          <w:sz w:val="22"/>
          <w:szCs w:val="22"/>
          <w:lang w:val="sl-SI"/>
        </w:rPr>
      </w:pPr>
      <w:r w:rsidRPr="00EA4736">
        <w:rPr>
          <w:rFonts w:cs="Arial"/>
          <w:sz w:val="22"/>
          <w:szCs w:val="22"/>
          <w:lang w:val="sl-SI"/>
        </w:rPr>
        <w:t>Obračun del se izvede po dejansko opravljenih aktivnostih in skladno s</w:t>
      </w:r>
      <w:r w:rsidR="00634693">
        <w:rPr>
          <w:rFonts w:cs="Arial"/>
          <w:sz w:val="22"/>
          <w:szCs w:val="22"/>
          <w:lang w:val="sl-SI"/>
        </w:rPr>
        <w:t xml:space="preserve"> ponudbeno ceno izvajalca iz Specifikacije naročila</w:t>
      </w:r>
      <w:r w:rsidR="00380419">
        <w:rPr>
          <w:rFonts w:cs="Arial"/>
          <w:sz w:val="22"/>
          <w:szCs w:val="22"/>
          <w:lang w:val="sl-SI"/>
        </w:rPr>
        <w:t xml:space="preserve"> – Popisa del</w:t>
      </w:r>
      <w:r w:rsidRPr="00EA4736">
        <w:rPr>
          <w:rFonts w:cs="Arial"/>
          <w:sz w:val="22"/>
          <w:szCs w:val="22"/>
          <w:lang w:val="sl-SI"/>
        </w:rPr>
        <w:t>.</w:t>
      </w:r>
    </w:p>
    <w:p w14:paraId="13C843DA" w14:textId="77777777" w:rsidR="00D028C3" w:rsidRPr="00EA4736" w:rsidRDefault="00D028C3" w:rsidP="0000135F">
      <w:pPr>
        <w:pStyle w:val="Odstavekseznama"/>
        <w:ind w:left="0"/>
        <w:jc w:val="both"/>
        <w:rPr>
          <w:rFonts w:cs="Arial"/>
          <w:sz w:val="22"/>
          <w:szCs w:val="22"/>
          <w:lang w:val="sl-SI"/>
        </w:rPr>
      </w:pPr>
    </w:p>
    <w:p w14:paraId="04DFC004" w14:textId="77777777" w:rsidR="0007599C" w:rsidRDefault="00D028C3" w:rsidP="00896710">
      <w:pPr>
        <w:pStyle w:val="GLAVA2"/>
      </w:pPr>
      <w:r>
        <w:t>Končno letno poročilo</w:t>
      </w:r>
      <w:r w:rsidR="00CF5CE5">
        <w:t xml:space="preserve"> DRSI </w:t>
      </w:r>
      <w:r w:rsidR="008935CB">
        <w:t>ter izdelava Zbirnika Poročil o nastalih gradbenih podatkih in ravnanju z njimi</w:t>
      </w:r>
    </w:p>
    <w:p w14:paraId="16D60750" w14:textId="77777777" w:rsidR="00D028C3" w:rsidRDefault="00D028C3" w:rsidP="00490F10">
      <w:pPr>
        <w:jc w:val="both"/>
        <w:rPr>
          <w:rFonts w:cs="Arial"/>
          <w:sz w:val="22"/>
          <w:szCs w:val="22"/>
          <w:lang w:val="sl-SI"/>
        </w:rPr>
      </w:pPr>
    </w:p>
    <w:p w14:paraId="2BE341D5" w14:textId="77777777" w:rsidR="00E13A56" w:rsidRDefault="00490F10" w:rsidP="00490F10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Vsebina Končnega letnega poročila je definirana v točki 2.2. </w:t>
      </w:r>
      <w:r w:rsidR="00AF451D">
        <w:rPr>
          <w:rFonts w:cs="Arial"/>
          <w:sz w:val="22"/>
          <w:szCs w:val="22"/>
          <w:lang w:val="sl-SI"/>
        </w:rPr>
        <w:t xml:space="preserve">tega Opisa naročila. </w:t>
      </w:r>
      <w:r w:rsidR="00CF698E">
        <w:rPr>
          <w:rFonts w:cs="Arial"/>
          <w:sz w:val="22"/>
          <w:szCs w:val="22"/>
          <w:lang w:val="sl-SI"/>
        </w:rPr>
        <w:t>Zbirnik Poročil</w:t>
      </w:r>
      <w:r w:rsidR="00A704DF">
        <w:rPr>
          <w:rFonts w:cs="Arial"/>
          <w:sz w:val="22"/>
          <w:szCs w:val="22"/>
          <w:lang w:val="sl-SI"/>
        </w:rPr>
        <w:t xml:space="preserve"> o nastalih gradbenih odpadkih in ravnanju z njimi je osnova za izdelavo Končnega poročila</w:t>
      </w:r>
      <w:r w:rsidR="00E13A56">
        <w:rPr>
          <w:rFonts w:cs="Arial"/>
          <w:sz w:val="22"/>
          <w:szCs w:val="22"/>
          <w:lang w:val="sl-SI"/>
        </w:rPr>
        <w:t xml:space="preserve">, zato se izdelava obeh </w:t>
      </w:r>
      <w:r w:rsidR="00172112">
        <w:rPr>
          <w:rFonts w:cs="Arial"/>
          <w:sz w:val="22"/>
          <w:szCs w:val="22"/>
          <w:lang w:val="sl-SI"/>
        </w:rPr>
        <w:t xml:space="preserve">ovrednoti in obračuna skupaj. </w:t>
      </w:r>
    </w:p>
    <w:p w14:paraId="486163F1" w14:textId="77777777" w:rsidR="00E13A56" w:rsidRDefault="00E13A56" w:rsidP="00490F10">
      <w:pPr>
        <w:jc w:val="both"/>
        <w:rPr>
          <w:rFonts w:cs="Arial"/>
          <w:sz w:val="22"/>
          <w:szCs w:val="22"/>
          <w:lang w:val="sl-SI"/>
        </w:rPr>
      </w:pPr>
    </w:p>
    <w:p w14:paraId="5B43ED0A" w14:textId="77777777" w:rsidR="00D028C3" w:rsidRDefault="00AF451D" w:rsidP="005B2292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Izvajalec lahko izdelavo Končnega letnega poročila</w:t>
      </w:r>
      <w:r w:rsidR="00172112">
        <w:rPr>
          <w:rFonts w:cs="Arial"/>
          <w:sz w:val="22"/>
          <w:szCs w:val="22"/>
          <w:lang w:val="sl-SI"/>
        </w:rPr>
        <w:t xml:space="preserve"> in Zbirnika Poročil o nastalih gradbenih odpadkih in ravn</w:t>
      </w:r>
      <w:r w:rsidR="00C50E1F">
        <w:rPr>
          <w:rFonts w:cs="Arial"/>
          <w:sz w:val="22"/>
          <w:szCs w:val="22"/>
          <w:lang w:val="sl-SI"/>
        </w:rPr>
        <w:t xml:space="preserve">anju z njimi </w:t>
      </w:r>
      <w:r>
        <w:rPr>
          <w:rFonts w:cs="Arial"/>
          <w:sz w:val="22"/>
          <w:szCs w:val="22"/>
          <w:lang w:val="sl-SI"/>
        </w:rPr>
        <w:t xml:space="preserve"> obračuna po </w:t>
      </w:r>
      <w:r w:rsidR="00C50E1F">
        <w:rPr>
          <w:rFonts w:cs="Arial"/>
          <w:sz w:val="22"/>
          <w:szCs w:val="22"/>
          <w:lang w:val="sl-SI"/>
        </w:rPr>
        <w:t xml:space="preserve">tem, ko bo Naročniku predstavil vsebino obeh </w:t>
      </w:r>
      <w:r w:rsidR="005B2292">
        <w:rPr>
          <w:rFonts w:cs="Arial"/>
          <w:sz w:val="22"/>
          <w:szCs w:val="22"/>
          <w:lang w:val="sl-SI"/>
        </w:rPr>
        <w:t xml:space="preserve">in bo Naročnik potrdil vsebino obeh. </w:t>
      </w:r>
    </w:p>
    <w:p w14:paraId="57E98654" w14:textId="77777777" w:rsidR="00D028C3" w:rsidRDefault="00D028C3" w:rsidP="00D028C3">
      <w:pPr>
        <w:pStyle w:val="Odstavekseznama"/>
        <w:ind w:left="1080"/>
        <w:jc w:val="both"/>
        <w:rPr>
          <w:rFonts w:cs="Arial"/>
          <w:sz w:val="22"/>
          <w:szCs w:val="22"/>
          <w:lang w:val="sl-SI"/>
        </w:rPr>
      </w:pPr>
    </w:p>
    <w:p w14:paraId="34D31B5C" w14:textId="77777777" w:rsidR="00D028C3" w:rsidRDefault="00D028C3" w:rsidP="00896710">
      <w:pPr>
        <w:pStyle w:val="GLAVA2"/>
      </w:pPr>
      <w:r>
        <w:t>Pregled gradbišč</w:t>
      </w:r>
    </w:p>
    <w:p w14:paraId="21CD5FE8" w14:textId="77777777" w:rsidR="00D028C3" w:rsidRDefault="00D028C3" w:rsidP="0000135F">
      <w:pPr>
        <w:pStyle w:val="Odstavekseznama"/>
        <w:ind w:left="0"/>
        <w:jc w:val="both"/>
        <w:rPr>
          <w:rFonts w:cs="Arial"/>
          <w:sz w:val="22"/>
          <w:szCs w:val="22"/>
          <w:lang w:val="sl-SI"/>
        </w:rPr>
      </w:pPr>
    </w:p>
    <w:p w14:paraId="5EE505B2" w14:textId="77777777" w:rsidR="00E77C69" w:rsidRDefault="0008004E" w:rsidP="0000135F">
      <w:pPr>
        <w:pStyle w:val="Odstavekseznama"/>
        <w:ind w:left="0"/>
        <w:jc w:val="both"/>
        <w:rPr>
          <w:rFonts w:cs="Arial"/>
          <w:sz w:val="22"/>
          <w:szCs w:val="22"/>
          <w:lang w:val="sl-SI"/>
        </w:rPr>
      </w:pPr>
      <w:r w:rsidRPr="0007599C">
        <w:rPr>
          <w:rFonts w:cs="Arial"/>
          <w:sz w:val="22"/>
          <w:szCs w:val="22"/>
          <w:lang w:val="sl-SI"/>
        </w:rPr>
        <w:t xml:space="preserve">V ceni pregleda gradbišč na G+R cestah  na območju R Slovenije za posamezno leto je potrebno upoštevati </w:t>
      </w:r>
      <w:r w:rsidR="00AF451D">
        <w:rPr>
          <w:rFonts w:cs="Arial"/>
          <w:sz w:val="22"/>
          <w:szCs w:val="22"/>
          <w:lang w:val="sl-SI"/>
        </w:rPr>
        <w:t xml:space="preserve">vse </w:t>
      </w:r>
      <w:r w:rsidRPr="0007599C">
        <w:rPr>
          <w:rFonts w:cs="Arial"/>
          <w:sz w:val="22"/>
          <w:szCs w:val="22"/>
          <w:lang w:val="sl-SI"/>
        </w:rPr>
        <w:t xml:space="preserve">stroške: </w:t>
      </w:r>
    </w:p>
    <w:p w14:paraId="13186345" w14:textId="77777777" w:rsidR="00E9159A" w:rsidRPr="0007599C" w:rsidRDefault="00E9159A" w:rsidP="0000135F">
      <w:pPr>
        <w:pStyle w:val="Odstavekseznama"/>
        <w:ind w:left="0"/>
        <w:jc w:val="both"/>
        <w:rPr>
          <w:rFonts w:cs="Arial"/>
          <w:sz w:val="22"/>
          <w:szCs w:val="22"/>
          <w:lang w:val="sl-SI"/>
        </w:rPr>
      </w:pPr>
    </w:p>
    <w:p w14:paraId="29A50D3C" w14:textId="77777777" w:rsidR="0008004E" w:rsidRPr="0007599C" w:rsidRDefault="0008004E" w:rsidP="0008004E">
      <w:pPr>
        <w:pStyle w:val="Odstavekseznama"/>
        <w:numPr>
          <w:ilvl w:val="0"/>
          <w:numId w:val="26"/>
        </w:numPr>
        <w:rPr>
          <w:rFonts w:cs="Arial"/>
          <w:sz w:val="22"/>
          <w:szCs w:val="22"/>
          <w:lang w:val="sl-SI"/>
        </w:rPr>
      </w:pPr>
      <w:r w:rsidRPr="0007599C">
        <w:rPr>
          <w:rFonts w:cs="Arial"/>
          <w:sz w:val="22"/>
          <w:szCs w:val="22"/>
          <w:lang w:val="sl-SI"/>
        </w:rPr>
        <w:t>Ogleda aktivnih gradbišč (</w:t>
      </w:r>
      <w:r w:rsidR="0007599C">
        <w:rPr>
          <w:rFonts w:cs="Arial"/>
          <w:sz w:val="22"/>
          <w:szCs w:val="22"/>
          <w:lang w:val="sl-SI"/>
        </w:rPr>
        <w:t xml:space="preserve">vsako gradbišče </w:t>
      </w:r>
      <w:r w:rsidRPr="0007599C">
        <w:rPr>
          <w:rFonts w:cs="Arial"/>
          <w:sz w:val="22"/>
          <w:szCs w:val="22"/>
          <w:lang w:val="sl-SI"/>
        </w:rPr>
        <w:t xml:space="preserve">najmanj enkrat v 6 mesecih) </w:t>
      </w:r>
    </w:p>
    <w:p w14:paraId="3BF96EFE" w14:textId="77777777" w:rsidR="0008004E" w:rsidRPr="0007599C" w:rsidRDefault="0008004E" w:rsidP="0008004E">
      <w:pPr>
        <w:pStyle w:val="Odstavekseznama"/>
        <w:numPr>
          <w:ilvl w:val="0"/>
          <w:numId w:val="26"/>
        </w:numPr>
        <w:rPr>
          <w:rFonts w:cs="Arial"/>
          <w:sz w:val="22"/>
          <w:szCs w:val="22"/>
          <w:lang w:val="sl-SI"/>
        </w:rPr>
      </w:pPr>
      <w:r w:rsidRPr="0007599C">
        <w:rPr>
          <w:rFonts w:cs="Arial"/>
          <w:sz w:val="22"/>
          <w:szCs w:val="22"/>
          <w:lang w:val="sl-SI"/>
        </w:rPr>
        <w:t>Pregled</w:t>
      </w:r>
      <w:r w:rsidR="0007599C" w:rsidRPr="0007599C">
        <w:rPr>
          <w:rFonts w:cs="Arial"/>
          <w:sz w:val="22"/>
          <w:szCs w:val="22"/>
          <w:lang w:val="sl-SI"/>
        </w:rPr>
        <w:t>a</w:t>
      </w:r>
      <w:r w:rsidRPr="0007599C">
        <w:rPr>
          <w:rFonts w:cs="Arial"/>
          <w:sz w:val="22"/>
          <w:szCs w:val="22"/>
          <w:lang w:val="sl-SI"/>
        </w:rPr>
        <w:t xml:space="preserve"> ustreznosti ravnanja z gradbenimi odpadki na posameznem gradbišču</w:t>
      </w:r>
    </w:p>
    <w:p w14:paraId="6B23E8F4" w14:textId="77777777" w:rsidR="0007599C" w:rsidRPr="0007599C" w:rsidRDefault="0007599C" w:rsidP="0008004E">
      <w:pPr>
        <w:pStyle w:val="Odstavekseznama"/>
        <w:numPr>
          <w:ilvl w:val="0"/>
          <w:numId w:val="26"/>
        </w:numPr>
        <w:rPr>
          <w:rFonts w:cs="Arial"/>
          <w:sz w:val="22"/>
          <w:szCs w:val="22"/>
          <w:lang w:val="sl-SI"/>
        </w:rPr>
      </w:pPr>
      <w:r w:rsidRPr="0007599C">
        <w:rPr>
          <w:rFonts w:cs="Arial"/>
          <w:sz w:val="22"/>
          <w:szCs w:val="22"/>
          <w:lang w:val="sl-SI"/>
        </w:rPr>
        <w:t xml:space="preserve">Pregleda mesečnih Poročil o nastalih gradbenih odpadkih in ravnanju </w:t>
      </w:r>
      <w:r w:rsidR="0000135F">
        <w:rPr>
          <w:rFonts w:cs="Arial"/>
          <w:sz w:val="22"/>
          <w:szCs w:val="22"/>
          <w:lang w:val="sl-SI"/>
        </w:rPr>
        <w:t>z</w:t>
      </w:r>
      <w:r w:rsidRPr="0007599C">
        <w:rPr>
          <w:rFonts w:cs="Arial"/>
          <w:sz w:val="22"/>
          <w:szCs w:val="22"/>
          <w:lang w:val="sl-SI"/>
        </w:rPr>
        <w:t xml:space="preserve"> njimi na gradbiščih</w:t>
      </w:r>
    </w:p>
    <w:p w14:paraId="5BACBAF2" w14:textId="77777777" w:rsidR="00593D01" w:rsidRDefault="00593D01" w:rsidP="0007599C">
      <w:pPr>
        <w:rPr>
          <w:rFonts w:cs="Arial"/>
          <w:sz w:val="22"/>
          <w:szCs w:val="22"/>
          <w:lang w:val="sl-SI"/>
        </w:rPr>
      </w:pPr>
    </w:p>
    <w:p w14:paraId="0C8CBBBF" w14:textId="1B14FFA8" w:rsidR="00A573C6" w:rsidRDefault="0007599C" w:rsidP="008F0067">
      <w:pPr>
        <w:jc w:val="both"/>
        <w:rPr>
          <w:rFonts w:cs="Arial"/>
          <w:sz w:val="22"/>
          <w:szCs w:val="22"/>
          <w:lang w:val="sl-SI"/>
        </w:rPr>
      </w:pPr>
      <w:r w:rsidRPr="0007599C">
        <w:rPr>
          <w:rFonts w:cs="Arial"/>
          <w:sz w:val="22"/>
          <w:szCs w:val="22"/>
          <w:lang w:val="sl-SI"/>
        </w:rPr>
        <w:t xml:space="preserve">Ocena naročnika je, da bo izvajalec pregledal povprečno </w:t>
      </w:r>
      <w:r w:rsidR="0000135F" w:rsidRPr="00674340">
        <w:rPr>
          <w:rFonts w:cs="Arial"/>
          <w:sz w:val="22"/>
          <w:szCs w:val="22"/>
          <w:lang w:val="sl-SI"/>
        </w:rPr>
        <w:t>do</w:t>
      </w:r>
      <w:r w:rsidRPr="00674340">
        <w:rPr>
          <w:rFonts w:cs="Arial"/>
          <w:sz w:val="22"/>
          <w:szCs w:val="22"/>
          <w:lang w:val="sl-SI"/>
        </w:rPr>
        <w:t xml:space="preserve"> 2</w:t>
      </w:r>
      <w:r w:rsidR="0054459B">
        <w:rPr>
          <w:rFonts w:cs="Arial"/>
          <w:sz w:val="22"/>
          <w:szCs w:val="22"/>
          <w:lang w:val="sl-SI"/>
        </w:rPr>
        <w:t>5</w:t>
      </w:r>
      <w:r w:rsidRPr="00674340">
        <w:rPr>
          <w:rFonts w:cs="Arial"/>
          <w:sz w:val="22"/>
          <w:szCs w:val="22"/>
          <w:lang w:val="sl-SI"/>
        </w:rPr>
        <w:t xml:space="preserve"> gradbišč/mesec</w:t>
      </w:r>
      <w:r w:rsidR="00AF06C9" w:rsidRPr="00674340">
        <w:rPr>
          <w:rFonts w:cs="Arial"/>
          <w:sz w:val="22"/>
          <w:szCs w:val="22"/>
          <w:lang w:val="sl-SI"/>
        </w:rPr>
        <w:t>,</w:t>
      </w:r>
      <w:r w:rsidR="00AF06C9">
        <w:rPr>
          <w:rFonts w:cs="Arial"/>
          <w:sz w:val="22"/>
          <w:szCs w:val="22"/>
          <w:lang w:val="sl-SI"/>
        </w:rPr>
        <w:t xml:space="preserve"> oziroma </w:t>
      </w:r>
      <w:r w:rsidR="00674340">
        <w:rPr>
          <w:rFonts w:cs="Arial"/>
          <w:sz w:val="22"/>
          <w:szCs w:val="22"/>
          <w:lang w:val="sl-SI"/>
        </w:rPr>
        <w:t>cca 2</w:t>
      </w:r>
      <w:r w:rsidR="0054459B">
        <w:rPr>
          <w:rFonts w:cs="Arial"/>
          <w:sz w:val="22"/>
          <w:szCs w:val="22"/>
          <w:lang w:val="sl-SI"/>
        </w:rPr>
        <w:t>5</w:t>
      </w:r>
      <w:r w:rsidR="00AF06C9">
        <w:rPr>
          <w:rFonts w:cs="Arial"/>
          <w:sz w:val="22"/>
          <w:szCs w:val="22"/>
          <w:lang w:val="sl-SI"/>
        </w:rPr>
        <w:t>0 gradbišč na leto</w:t>
      </w:r>
      <w:r w:rsidR="00E9159A">
        <w:rPr>
          <w:rFonts w:cs="Arial"/>
          <w:sz w:val="22"/>
          <w:szCs w:val="22"/>
          <w:lang w:val="sl-SI"/>
        </w:rPr>
        <w:t xml:space="preserve"> (ob upoštevanju, da se dela v odvisnosti od vremenskih razmer izvajajo cca 10 mesecev/leto)</w:t>
      </w:r>
      <w:r w:rsidRPr="0007599C">
        <w:rPr>
          <w:rFonts w:cs="Arial"/>
          <w:sz w:val="22"/>
          <w:szCs w:val="22"/>
          <w:lang w:val="sl-SI"/>
        </w:rPr>
        <w:t>.</w:t>
      </w:r>
    </w:p>
    <w:p w14:paraId="0E0B3C19" w14:textId="77777777" w:rsidR="0007599C" w:rsidRDefault="0007599C" w:rsidP="008F0067">
      <w:pPr>
        <w:jc w:val="both"/>
        <w:rPr>
          <w:rFonts w:cs="Arial"/>
          <w:b/>
          <w:sz w:val="22"/>
          <w:szCs w:val="22"/>
          <w:lang w:val="sl-SI"/>
        </w:rPr>
      </w:pPr>
      <w:r>
        <w:rPr>
          <w:rFonts w:cs="Arial"/>
          <w:b/>
          <w:sz w:val="22"/>
          <w:szCs w:val="22"/>
          <w:lang w:val="sl-SI"/>
        </w:rPr>
        <w:t xml:space="preserve"> </w:t>
      </w:r>
    </w:p>
    <w:p w14:paraId="600D36EA" w14:textId="4FF55796" w:rsidR="0007599C" w:rsidRDefault="00AF451D" w:rsidP="008F0067">
      <w:pPr>
        <w:jc w:val="both"/>
        <w:rPr>
          <w:rFonts w:cs="Arial"/>
          <w:sz w:val="22"/>
          <w:szCs w:val="22"/>
          <w:lang w:val="sl-SI"/>
        </w:rPr>
      </w:pPr>
      <w:r w:rsidRPr="00AF451D">
        <w:rPr>
          <w:rFonts w:cs="Arial"/>
          <w:sz w:val="22"/>
          <w:szCs w:val="22"/>
          <w:lang w:val="sl-SI"/>
        </w:rPr>
        <w:t xml:space="preserve">Izvajalec lahko ta dela obračuna po predaji </w:t>
      </w:r>
      <w:r w:rsidR="00E50856">
        <w:rPr>
          <w:rFonts w:cs="Arial"/>
          <w:sz w:val="22"/>
          <w:szCs w:val="22"/>
          <w:lang w:val="sl-SI"/>
        </w:rPr>
        <w:t xml:space="preserve">vsakokratnega </w:t>
      </w:r>
      <w:r>
        <w:rPr>
          <w:rFonts w:cs="Arial"/>
          <w:sz w:val="22"/>
          <w:szCs w:val="22"/>
          <w:lang w:val="sl-SI"/>
        </w:rPr>
        <w:t xml:space="preserve">mesečnega </w:t>
      </w:r>
      <w:r w:rsidRPr="00AF451D">
        <w:rPr>
          <w:rFonts w:cs="Arial"/>
          <w:sz w:val="22"/>
          <w:szCs w:val="22"/>
          <w:lang w:val="sl-SI"/>
        </w:rPr>
        <w:t>Poročila</w:t>
      </w:r>
      <w:r>
        <w:rPr>
          <w:rFonts w:cs="Arial"/>
          <w:sz w:val="22"/>
          <w:szCs w:val="22"/>
          <w:lang w:val="sl-SI"/>
        </w:rPr>
        <w:t xml:space="preserve"> o opravljenih ogledih gradbišč.</w:t>
      </w:r>
      <w:r w:rsidRPr="00AF451D">
        <w:rPr>
          <w:rFonts w:cs="Arial"/>
          <w:sz w:val="22"/>
          <w:szCs w:val="22"/>
          <w:lang w:val="sl-SI"/>
        </w:rPr>
        <w:t xml:space="preserve"> </w:t>
      </w:r>
    </w:p>
    <w:p w14:paraId="122DE2F9" w14:textId="056916E5" w:rsidR="008B0A34" w:rsidRDefault="008B0A34" w:rsidP="008F0067">
      <w:pPr>
        <w:jc w:val="both"/>
        <w:rPr>
          <w:rFonts w:cs="Arial"/>
          <w:sz w:val="22"/>
          <w:szCs w:val="22"/>
          <w:lang w:val="sl-SI"/>
        </w:rPr>
      </w:pPr>
    </w:p>
    <w:p w14:paraId="2B9FF7A7" w14:textId="77777777" w:rsidR="008B0A34" w:rsidRPr="00AF451D" w:rsidRDefault="008B0A34" w:rsidP="008F0067">
      <w:pPr>
        <w:jc w:val="both"/>
        <w:rPr>
          <w:rFonts w:cs="Arial"/>
          <w:sz w:val="22"/>
          <w:szCs w:val="22"/>
          <w:lang w:val="sl-SI"/>
        </w:rPr>
      </w:pPr>
    </w:p>
    <w:p w14:paraId="760092CF" w14:textId="77777777" w:rsidR="0007599C" w:rsidRDefault="0007599C" w:rsidP="008F0067">
      <w:pPr>
        <w:jc w:val="both"/>
        <w:rPr>
          <w:rFonts w:cs="Arial"/>
          <w:b/>
          <w:sz w:val="22"/>
          <w:szCs w:val="22"/>
          <w:lang w:val="sl-SI"/>
        </w:rPr>
      </w:pPr>
    </w:p>
    <w:p w14:paraId="0F0D0D4F" w14:textId="77777777" w:rsidR="00AF451D" w:rsidRPr="00C82E4D" w:rsidRDefault="00D028C3" w:rsidP="008F0067">
      <w:pPr>
        <w:pStyle w:val="GLAVA2"/>
      </w:pPr>
      <w:r w:rsidRPr="00C82E4D">
        <w:t>Mesečna poročila in koordinacija z Naročniko</w:t>
      </w:r>
      <w:r w:rsidR="00AF451D" w:rsidRPr="00C82E4D">
        <w:t>m</w:t>
      </w:r>
    </w:p>
    <w:p w14:paraId="02C437CA" w14:textId="77777777" w:rsidR="00AF451D" w:rsidRPr="00C82E4D" w:rsidRDefault="00AF451D" w:rsidP="008F0067">
      <w:pPr>
        <w:jc w:val="both"/>
        <w:rPr>
          <w:rFonts w:cs="Arial"/>
          <w:sz w:val="22"/>
          <w:szCs w:val="22"/>
          <w:lang w:val="sl-SI"/>
        </w:rPr>
      </w:pPr>
    </w:p>
    <w:p w14:paraId="3C9CFAAD" w14:textId="77777777" w:rsidR="00AF451D" w:rsidRPr="00C82E4D" w:rsidRDefault="00AF451D" w:rsidP="008F0067">
      <w:pPr>
        <w:jc w:val="both"/>
        <w:rPr>
          <w:rFonts w:cs="Arial"/>
          <w:color w:val="FF0000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 xml:space="preserve">V ceno se vključi stroške  priprave mesečnega poročila na osnovi pregledov gradbišč ter stroške koordinacije  z Naročnikom, ki </w:t>
      </w:r>
      <w:r w:rsidR="00EB3598">
        <w:rPr>
          <w:rFonts w:cs="Arial"/>
          <w:sz w:val="22"/>
          <w:szCs w:val="22"/>
          <w:lang w:val="sl-SI"/>
        </w:rPr>
        <w:t xml:space="preserve">bodo </w:t>
      </w:r>
      <w:r w:rsidRPr="00C82E4D">
        <w:rPr>
          <w:rFonts w:cs="Arial"/>
          <w:sz w:val="22"/>
          <w:szCs w:val="22"/>
          <w:lang w:val="sl-SI"/>
        </w:rPr>
        <w:t>praviloma traja</w:t>
      </w:r>
      <w:r w:rsidR="00EB3598">
        <w:rPr>
          <w:rFonts w:cs="Arial"/>
          <w:sz w:val="22"/>
          <w:szCs w:val="22"/>
          <w:lang w:val="sl-SI"/>
        </w:rPr>
        <w:t>la</w:t>
      </w:r>
      <w:r w:rsidRPr="00C82E4D">
        <w:rPr>
          <w:rFonts w:cs="Arial"/>
          <w:sz w:val="22"/>
          <w:szCs w:val="22"/>
          <w:lang w:val="sl-SI"/>
        </w:rPr>
        <w:t xml:space="preserve"> 2 uri. </w:t>
      </w:r>
      <w:r w:rsidR="000E28DB" w:rsidRPr="00C82E4D">
        <w:rPr>
          <w:rFonts w:cs="Arial"/>
          <w:sz w:val="22"/>
          <w:szCs w:val="22"/>
          <w:lang w:val="sl-SI"/>
        </w:rPr>
        <w:t xml:space="preserve"> Zahtevana minimalna </w:t>
      </w:r>
      <w:r w:rsidR="00E50856" w:rsidRPr="00C82E4D">
        <w:rPr>
          <w:rFonts w:cs="Arial"/>
          <w:sz w:val="22"/>
          <w:szCs w:val="22"/>
          <w:lang w:val="sl-SI"/>
        </w:rPr>
        <w:t>v</w:t>
      </w:r>
      <w:r w:rsidRPr="00C82E4D">
        <w:rPr>
          <w:rFonts w:cs="Arial"/>
          <w:sz w:val="22"/>
          <w:szCs w:val="22"/>
          <w:lang w:val="sl-SI"/>
        </w:rPr>
        <w:t xml:space="preserve">sebina mesečnega poročila je opisana v točki 7 tega Opisa naročila. </w:t>
      </w:r>
    </w:p>
    <w:p w14:paraId="38760690" w14:textId="22E681A1" w:rsidR="007A05B9" w:rsidRDefault="007A05B9" w:rsidP="008F0067">
      <w:pPr>
        <w:jc w:val="both"/>
        <w:rPr>
          <w:rFonts w:cs="Arial"/>
          <w:sz w:val="22"/>
          <w:szCs w:val="22"/>
          <w:lang w:val="sl-SI"/>
        </w:rPr>
      </w:pPr>
    </w:p>
    <w:p w14:paraId="0007C3A0" w14:textId="77777777" w:rsidR="007A05B9" w:rsidRPr="00C82E4D" w:rsidRDefault="007A05B9" w:rsidP="008F0067">
      <w:pPr>
        <w:jc w:val="both"/>
        <w:rPr>
          <w:rFonts w:cs="Arial"/>
          <w:sz w:val="22"/>
          <w:szCs w:val="22"/>
          <w:lang w:val="sl-SI"/>
        </w:rPr>
      </w:pPr>
    </w:p>
    <w:p w14:paraId="3D452BA9" w14:textId="77777777" w:rsidR="00D028C3" w:rsidRPr="00C82E4D" w:rsidRDefault="00D028C3" w:rsidP="008F0067">
      <w:pPr>
        <w:pStyle w:val="GLAVA2"/>
      </w:pPr>
      <w:r w:rsidRPr="00C82E4D">
        <w:t xml:space="preserve">Komunikacija s pristojnimi institucijami </w:t>
      </w:r>
    </w:p>
    <w:p w14:paraId="21A8D9B9" w14:textId="77777777" w:rsidR="003D2658" w:rsidRDefault="003D2658" w:rsidP="008F0067">
      <w:pPr>
        <w:jc w:val="both"/>
        <w:rPr>
          <w:rFonts w:cs="Arial"/>
          <w:sz w:val="22"/>
          <w:szCs w:val="22"/>
          <w:highlight w:val="cyan"/>
          <w:lang w:val="sl-SI"/>
        </w:rPr>
      </w:pPr>
    </w:p>
    <w:p w14:paraId="65B55430" w14:textId="77777777" w:rsidR="00321FC8" w:rsidRDefault="00756482" w:rsidP="008F0067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V postavki se bo obračunalo vse morebitne predloge po</w:t>
      </w:r>
      <w:r w:rsidR="002D28F0" w:rsidRPr="00B04CDD">
        <w:rPr>
          <w:rFonts w:cs="Arial"/>
          <w:sz w:val="22"/>
          <w:szCs w:val="22"/>
          <w:lang w:val="sl-SI"/>
        </w:rPr>
        <w:t>pravkov postopkov oddaje gradbenih odpadkov</w:t>
      </w:r>
      <w:r w:rsidR="00321FC8">
        <w:rPr>
          <w:rFonts w:cs="Arial"/>
          <w:sz w:val="22"/>
          <w:szCs w:val="22"/>
          <w:lang w:val="sl-SI"/>
        </w:rPr>
        <w:t xml:space="preserve"> ter priprava dokumentacije in udeležbo na sestankih. </w:t>
      </w:r>
      <w:r w:rsidR="00DB7087">
        <w:rPr>
          <w:rFonts w:cs="Arial"/>
          <w:sz w:val="22"/>
          <w:szCs w:val="22"/>
          <w:lang w:val="sl-SI"/>
        </w:rPr>
        <w:t>Naročnikova ocena števila potrebnih ur za te aktivnosti je razvidna i</w:t>
      </w:r>
      <w:r w:rsidR="00D47C9B">
        <w:rPr>
          <w:rFonts w:cs="Arial"/>
          <w:sz w:val="22"/>
          <w:szCs w:val="22"/>
          <w:lang w:val="sl-SI"/>
        </w:rPr>
        <w:t>z Specifikacije naročila – Popisa del.</w:t>
      </w:r>
    </w:p>
    <w:p w14:paraId="786BA84D" w14:textId="77777777" w:rsidR="003D2658" w:rsidRDefault="003D2658" w:rsidP="003D2658">
      <w:pPr>
        <w:rPr>
          <w:rFonts w:cs="Arial"/>
          <w:sz w:val="22"/>
          <w:szCs w:val="22"/>
          <w:highlight w:val="cyan"/>
          <w:lang w:val="sl-SI"/>
        </w:rPr>
      </w:pPr>
    </w:p>
    <w:p w14:paraId="714C23B5" w14:textId="77777777" w:rsidR="00667D3D" w:rsidRPr="00C82E4D" w:rsidRDefault="00667D3D" w:rsidP="003D2658">
      <w:pPr>
        <w:rPr>
          <w:rFonts w:cs="Arial"/>
          <w:sz w:val="22"/>
          <w:szCs w:val="22"/>
          <w:lang w:val="sl-SI"/>
        </w:rPr>
      </w:pPr>
    </w:p>
    <w:p w14:paraId="1102D60F" w14:textId="77777777" w:rsidR="00D028C3" w:rsidRPr="00C82E4D" w:rsidRDefault="00D028C3" w:rsidP="00896710">
      <w:pPr>
        <w:pStyle w:val="GLAVA2"/>
      </w:pPr>
      <w:r w:rsidRPr="00C82E4D">
        <w:t>Pregledi</w:t>
      </w:r>
      <w:r w:rsidR="00D47C9B" w:rsidRPr="00C82E4D">
        <w:t>/sestanki</w:t>
      </w:r>
      <w:r w:rsidRPr="00C82E4D">
        <w:t xml:space="preserve"> pri prevzemnikih odpadkov </w:t>
      </w:r>
    </w:p>
    <w:p w14:paraId="34DAC84E" w14:textId="77777777" w:rsidR="001372D6" w:rsidRPr="00C82E4D" w:rsidRDefault="001372D6" w:rsidP="0007599C">
      <w:pPr>
        <w:rPr>
          <w:rFonts w:cs="Arial"/>
          <w:sz w:val="22"/>
          <w:szCs w:val="22"/>
          <w:lang w:val="sl-SI"/>
        </w:rPr>
      </w:pPr>
    </w:p>
    <w:p w14:paraId="48431D6B" w14:textId="77777777" w:rsidR="00864CAA" w:rsidRPr="00C82E4D" w:rsidRDefault="009177A3" w:rsidP="001057D8">
      <w:pPr>
        <w:jc w:val="both"/>
        <w:rPr>
          <w:rFonts w:cs="Arial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>Poročila o izvedenih  pregledih/sestankih pri prevzemnikih se  vključi v</w:t>
      </w:r>
      <w:r w:rsidR="00864CAA" w:rsidRPr="00C82E4D">
        <w:rPr>
          <w:rFonts w:cs="Arial"/>
          <w:sz w:val="22"/>
          <w:szCs w:val="22"/>
          <w:lang w:val="sl-SI"/>
        </w:rPr>
        <w:t xml:space="preserve"> vsebino Mesečnega poročila (točka 2.5. tega Opisa naročila). </w:t>
      </w:r>
    </w:p>
    <w:p w14:paraId="51CC7DD8" w14:textId="77777777" w:rsidR="008B3B12" w:rsidRPr="00C82E4D" w:rsidRDefault="00864CAA" w:rsidP="001057D8">
      <w:pPr>
        <w:jc w:val="both"/>
        <w:rPr>
          <w:rFonts w:cs="Arial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 xml:space="preserve">Vse </w:t>
      </w:r>
      <w:r w:rsidR="00233651" w:rsidRPr="00C82E4D">
        <w:rPr>
          <w:rFonts w:cs="Arial"/>
          <w:sz w:val="22"/>
          <w:szCs w:val="22"/>
          <w:lang w:val="sl-SI"/>
        </w:rPr>
        <w:t xml:space="preserve">aktivnosti </w:t>
      </w:r>
      <w:r w:rsidR="00502DE9" w:rsidRPr="00C82E4D">
        <w:rPr>
          <w:rFonts w:cs="Arial"/>
          <w:sz w:val="22"/>
          <w:szCs w:val="22"/>
          <w:lang w:val="sl-SI"/>
        </w:rPr>
        <w:t>pred</w:t>
      </w:r>
      <w:r w:rsidR="00233651" w:rsidRPr="00C82E4D">
        <w:rPr>
          <w:rFonts w:cs="Arial"/>
          <w:sz w:val="22"/>
          <w:szCs w:val="22"/>
          <w:lang w:val="sl-SI"/>
        </w:rPr>
        <w:t xml:space="preserve"> izvedbo in samo izvedbo pregleda/sestanka pri prevzemnikih </w:t>
      </w:r>
      <w:r w:rsidR="008B3B12" w:rsidRPr="00C82E4D">
        <w:rPr>
          <w:rFonts w:cs="Arial"/>
          <w:sz w:val="22"/>
          <w:szCs w:val="22"/>
          <w:lang w:val="sl-SI"/>
        </w:rPr>
        <w:t xml:space="preserve">Izvajalec </w:t>
      </w:r>
      <w:r w:rsidR="006443C2" w:rsidRPr="00C82E4D">
        <w:rPr>
          <w:rFonts w:cs="Arial"/>
          <w:sz w:val="22"/>
          <w:szCs w:val="22"/>
          <w:lang w:val="sl-SI"/>
        </w:rPr>
        <w:t xml:space="preserve">ovrednoti </w:t>
      </w:r>
      <w:r w:rsidR="00502DE9" w:rsidRPr="00C82E4D">
        <w:rPr>
          <w:rFonts w:cs="Arial"/>
          <w:sz w:val="22"/>
          <w:szCs w:val="22"/>
          <w:lang w:val="sl-SI"/>
        </w:rPr>
        <w:t xml:space="preserve">v enotni ceni za </w:t>
      </w:r>
      <w:r w:rsidR="00C17132" w:rsidRPr="00C82E4D">
        <w:rPr>
          <w:rFonts w:cs="Arial"/>
          <w:sz w:val="22"/>
          <w:szCs w:val="22"/>
          <w:lang w:val="sl-SI"/>
        </w:rPr>
        <w:t xml:space="preserve"> </w:t>
      </w:r>
      <w:r w:rsidR="003148B2" w:rsidRPr="00C82E4D">
        <w:rPr>
          <w:rFonts w:cs="Arial"/>
          <w:sz w:val="22"/>
          <w:szCs w:val="22"/>
          <w:lang w:val="sl-SI"/>
        </w:rPr>
        <w:t>pregled/sestanek.</w:t>
      </w:r>
    </w:p>
    <w:p w14:paraId="2D04977E" w14:textId="77777777" w:rsidR="008B3B12" w:rsidRPr="00C82E4D" w:rsidRDefault="008B3B12" w:rsidP="008B3B12">
      <w:pPr>
        <w:rPr>
          <w:rFonts w:cs="Arial"/>
          <w:sz w:val="22"/>
          <w:szCs w:val="22"/>
          <w:lang w:val="sl-SI"/>
        </w:rPr>
      </w:pPr>
    </w:p>
    <w:p w14:paraId="24349651" w14:textId="77777777" w:rsidR="008B3B12" w:rsidRPr="00C82E4D" w:rsidRDefault="008B3B12" w:rsidP="008B3B12">
      <w:pPr>
        <w:rPr>
          <w:rFonts w:cs="Arial"/>
          <w:sz w:val="22"/>
          <w:szCs w:val="22"/>
          <w:lang w:val="sl-SI"/>
        </w:rPr>
      </w:pPr>
    </w:p>
    <w:p w14:paraId="1077573A" w14:textId="77777777" w:rsidR="008B3B12" w:rsidRPr="00C82E4D" w:rsidRDefault="00C0583F" w:rsidP="00896710">
      <w:pPr>
        <w:pStyle w:val="GLAVA2"/>
      </w:pPr>
      <w:r w:rsidRPr="00C82E4D">
        <w:t>Strokovna pomoč Naročniku na področju ravnanja z gradbenimi odpadki na gradbiščih G in R cest ter preverjanje ustreznosti izvajanja zakonodaje s področja ravnanja z gradbenimi odpadki na gradbiščih DRSI</w:t>
      </w:r>
    </w:p>
    <w:p w14:paraId="4D5A0F95" w14:textId="77777777" w:rsidR="00C0583F" w:rsidRPr="00C82E4D" w:rsidRDefault="00C0583F" w:rsidP="00C0583F">
      <w:pPr>
        <w:rPr>
          <w:rFonts w:cs="Arial"/>
          <w:sz w:val="22"/>
          <w:szCs w:val="22"/>
          <w:lang w:val="sl-SI"/>
        </w:rPr>
      </w:pPr>
    </w:p>
    <w:p w14:paraId="131493DC" w14:textId="44E88533" w:rsidR="00C0583F" w:rsidRPr="00C82E4D" w:rsidRDefault="00493391" w:rsidP="00C0583F">
      <w:pPr>
        <w:rPr>
          <w:rFonts w:cs="Arial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>D</w:t>
      </w:r>
      <w:r w:rsidR="00C0583F" w:rsidRPr="00C82E4D">
        <w:rPr>
          <w:rFonts w:cs="Arial"/>
          <w:sz w:val="22"/>
          <w:szCs w:val="22"/>
          <w:lang w:val="sl-SI"/>
        </w:rPr>
        <w:t>ela se bo obračunalo po številu porabljenih ur</w:t>
      </w:r>
      <w:r w:rsidRPr="00C82E4D">
        <w:rPr>
          <w:rFonts w:cs="Arial"/>
          <w:sz w:val="22"/>
          <w:szCs w:val="22"/>
          <w:lang w:val="sl-SI"/>
        </w:rPr>
        <w:t xml:space="preserve"> v določenem obdobju (predhodni mesec).</w:t>
      </w:r>
      <w:r w:rsidR="001F3D8D" w:rsidRPr="00C82E4D">
        <w:rPr>
          <w:rFonts w:cs="Arial"/>
          <w:sz w:val="22"/>
          <w:szCs w:val="22"/>
          <w:lang w:val="sl-SI"/>
        </w:rPr>
        <w:t xml:space="preserve"> Število ur predhodno potrdi Naročnik oziroma koordinator izvedbe</w:t>
      </w:r>
      <w:r w:rsidR="002C75D1" w:rsidRPr="00C82E4D">
        <w:rPr>
          <w:rFonts w:cs="Arial"/>
          <w:sz w:val="22"/>
          <w:szCs w:val="22"/>
          <w:lang w:val="sl-SI"/>
        </w:rPr>
        <w:t xml:space="preserve"> naročila. </w:t>
      </w:r>
    </w:p>
    <w:p w14:paraId="1AC3A4BB" w14:textId="77777777" w:rsidR="002C75D1" w:rsidRPr="00C82E4D" w:rsidRDefault="002C75D1" w:rsidP="00C0583F">
      <w:pPr>
        <w:rPr>
          <w:rFonts w:cs="Arial"/>
          <w:sz w:val="22"/>
          <w:szCs w:val="22"/>
          <w:lang w:val="sl-SI"/>
        </w:rPr>
      </w:pPr>
    </w:p>
    <w:p w14:paraId="5E934CF5" w14:textId="77777777" w:rsidR="002C75D1" w:rsidRPr="00C82E4D" w:rsidRDefault="002C75D1" w:rsidP="004E4DD2">
      <w:pPr>
        <w:jc w:val="both"/>
        <w:rPr>
          <w:rFonts w:cs="Arial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 xml:space="preserve">Vse cene morajo vključevati </w:t>
      </w:r>
      <w:r w:rsidR="004E4DD2" w:rsidRPr="00C82E4D">
        <w:rPr>
          <w:rFonts w:cs="Arial"/>
          <w:sz w:val="22"/>
          <w:szCs w:val="22"/>
          <w:lang w:val="sl-SI"/>
        </w:rPr>
        <w:t xml:space="preserve">vse stroške za izvedbo naročila (delo, material, prevoze…). </w:t>
      </w:r>
    </w:p>
    <w:p w14:paraId="53FC4797" w14:textId="77777777" w:rsidR="008B3B12" w:rsidRPr="00C82E4D" w:rsidRDefault="008B3B12" w:rsidP="008B3B12">
      <w:pPr>
        <w:rPr>
          <w:rFonts w:cs="Arial"/>
          <w:sz w:val="22"/>
          <w:szCs w:val="22"/>
          <w:lang w:val="sl-SI"/>
        </w:rPr>
      </w:pPr>
    </w:p>
    <w:p w14:paraId="10535DF9" w14:textId="77777777" w:rsidR="004D4AAA" w:rsidRPr="00C82E4D" w:rsidRDefault="003F5458" w:rsidP="00896710">
      <w:pPr>
        <w:pStyle w:val="GLAVA0"/>
      </w:pPr>
      <w:r w:rsidRPr="00C82E4D">
        <w:t>Terminski plan</w:t>
      </w:r>
      <w:r w:rsidR="004D4AAA" w:rsidRPr="00C82E4D">
        <w:t xml:space="preserve"> </w:t>
      </w:r>
    </w:p>
    <w:p w14:paraId="6948E56F" w14:textId="77777777" w:rsidR="003F5458" w:rsidRPr="00C82E4D" w:rsidRDefault="003F5458" w:rsidP="003F5458">
      <w:pPr>
        <w:pStyle w:val="Odstavekseznama"/>
        <w:rPr>
          <w:rFonts w:cs="Arial"/>
          <w:b/>
          <w:sz w:val="22"/>
          <w:szCs w:val="22"/>
          <w:lang w:val="sl-SI"/>
        </w:rPr>
      </w:pPr>
    </w:p>
    <w:p w14:paraId="2C96B435" w14:textId="77777777" w:rsidR="003F5458" w:rsidRPr="00C82E4D" w:rsidRDefault="003F5458" w:rsidP="005E6E2C">
      <w:pPr>
        <w:jc w:val="both"/>
        <w:rPr>
          <w:rFonts w:cs="Arial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 xml:space="preserve">Po podpisu pogodbe bo Naročnik Izvajalca pismeno pozval na uvodni sestanek, na katerem bosta določila </w:t>
      </w:r>
      <w:r w:rsidR="00D103C4" w:rsidRPr="00C82E4D">
        <w:rPr>
          <w:rFonts w:cs="Arial"/>
          <w:sz w:val="22"/>
          <w:szCs w:val="22"/>
          <w:lang w:val="sl-SI"/>
        </w:rPr>
        <w:t xml:space="preserve">podrobnejši </w:t>
      </w:r>
      <w:r w:rsidRPr="00C82E4D">
        <w:rPr>
          <w:rFonts w:cs="Arial"/>
          <w:sz w:val="22"/>
          <w:szCs w:val="22"/>
          <w:lang w:val="sl-SI"/>
        </w:rPr>
        <w:t xml:space="preserve">način dela. </w:t>
      </w:r>
      <w:r w:rsidR="00757DEF" w:rsidRPr="00C82E4D">
        <w:rPr>
          <w:rFonts w:cs="Arial"/>
          <w:sz w:val="22"/>
          <w:szCs w:val="22"/>
          <w:lang w:val="sl-SI"/>
        </w:rPr>
        <w:t xml:space="preserve">V roku 14 dni po uvodnem sestanku, ki predstavlja tudi uvedbo v posel, bo izvajalec izdelal terminski plan z opisom predvidenih aktivnosti. </w:t>
      </w:r>
    </w:p>
    <w:p w14:paraId="2C8C29C6" w14:textId="77777777" w:rsidR="001372D6" w:rsidRPr="00C82E4D" w:rsidRDefault="001372D6" w:rsidP="005E6E2C">
      <w:pPr>
        <w:jc w:val="both"/>
        <w:rPr>
          <w:rFonts w:cs="Arial"/>
          <w:sz w:val="22"/>
          <w:szCs w:val="22"/>
          <w:lang w:val="sl-SI"/>
        </w:rPr>
      </w:pPr>
    </w:p>
    <w:p w14:paraId="182B6693" w14:textId="77777777" w:rsidR="00757DEF" w:rsidRDefault="00757DEF" w:rsidP="005E6E2C">
      <w:pPr>
        <w:jc w:val="both"/>
        <w:rPr>
          <w:rFonts w:cs="Arial"/>
          <w:sz w:val="22"/>
          <w:szCs w:val="22"/>
          <w:lang w:val="sl-SI"/>
        </w:rPr>
      </w:pPr>
      <w:r w:rsidRPr="00C82E4D">
        <w:rPr>
          <w:rFonts w:cs="Arial"/>
          <w:sz w:val="22"/>
          <w:szCs w:val="22"/>
          <w:lang w:val="sl-SI"/>
        </w:rPr>
        <w:t>Terminski plan</w:t>
      </w:r>
      <w:r w:rsidR="001D3872" w:rsidRPr="00C82E4D">
        <w:rPr>
          <w:rFonts w:cs="Arial"/>
          <w:sz w:val="22"/>
          <w:szCs w:val="22"/>
          <w:lang w:val="sl-SI"/>
        </w:rPr>
        <w:t xml:space="preserve"> Izvajalec</w:t>
      </w:r>
      <w:r w:rsidRPr="00C82E4D">
        <w:rPr>
          <w:rFonts w:cs="Arial"/>
          <w:sz w:val="22"/>
          <w:szCs w:val="22"/>
          <w:lang w:val="sl-SI"/>
        </w:rPr>
        <w:t xml:space="preserve"> ažurira vsak mesec,  v odvisnosti od dejansko izvedenih del, ki so razvidna v mesečnem poročilu</w:t>
      </w:r>
      <w:r>
        <w:rPr>
          <w:rFonts w:cs="Arial"/>
          <w:sz w:val="22"/>
          <w:szCs w:val="22"/>
          <w:lang w:val="sl-SI"/>
        </w:rPr>
        <w:t>.</w:t>
      </w:r>
      <w:r w:rsidR="000E43E8">
        <w:rPr>
          <w:rFonts w:cs="Arial"/>
          <w:sz w:val="22"/>
          <w:szCs w:val="22"/>
          <w:lang w:val="sl-SI"/>
        </w:rPr>
        <w:t xml:space="preserve"> Ažuriran terminski plan je sestavni del mesečnega poročila Izvajalca.</w:t>
      </w:r>
    </w:p>
    <w:p w14:paraId="540AE07B" w14:textId="77777777" w:rsidR="00757DEF" w:rsidRPr="00757DEF" w:rsidRDefault="00757DEF" w:rsidP="005E6E2C">
      <w:pPr>
        <w:jc w:val="both"/>
        <w:rPr>
          <w:rFonts w:cs="Arial"/>
          <w:b/>
          <w:sz w:val="22"/>
          <w:szCs w:val="22"/>
          <w:lang w:val="sl-SI"/>
        </w:rPr>
      </w:pPr>
    </w:p>
    <w:p w14:paraId="4052A8AC" w14:textId="77777777" w:rsidR="00757DEF" w:rsidRPr="00757DEF" w:rsidRDefault="00757DEF" w:rsidP="00896710">
      <w:pPr>
        <w:pStyle w:val="GLAVA0"/>
      </w:pPr>
      <w:r w:rsidRPr="00757DEF">
        <w:t xml:space="preserve">Vsebina in roki </w:t>
      </w:r>
      <w:r w:rsidR="00345066">
        <w:t xml:space="preserve">mesečnih </w:t>
      </w:r>
      <w:r w:rsidRPr="00757DEF">
        <w:t xml:space="preserve">poročil </w:t>
      </w:r>
    </w:p>
    <w:p w14:paraId="3E1DAE18" w14:textId="77777777" w:rsidR="00757DEF" w:rsidRPr="0055048B" w:rsidRDefault="00757DEF" w:rsidP="00757DEF">
      <w:pPr>
        <w:ind w:left="720"/>
        <w:jc w:val="both"/>
        <w:rPr>
          <w:rFonts w:cs="Arial"/>
          <w:sz w:val="22"/>
          <w:szCs w:val="22"/>
          <w:lang w:val="sl-SI"/>
        </w:rPr>
      </w:pPr>
    </w:p>
    <w:p w14:paraId="13AC9FDE" w14:textId="77777777" w:rsidR="003F5458" w:rsidRDefault="00634693" w:rsidP="005E6E2C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Izvajalec bo N</w:t>
      </w:r>
      <w:r w:rsidR="003F5458">
        <w:rPr>
          <w:rFonts w:cs="Arial"/>
          <w:sz w:val="22"/>
          <w:szCs w:val="22"/>
          <w:lang w:val="sl-SI"/>
        </w:rPr>
        <w:t>aročniku enkrat mesečno predal poročilo  o svojih aktivnostih</w:t>
      </w:r>
      <w:r w:rsidR="00757DEF">
        <w:rPr>
          <w:rFonts w:cs="Arial"/>
          <w:sz w:val="22"/>
          <w:szCs w:val="22"/>
          <w:lang w:val="sl-SI"/>
        </w:rPr>
        <w:t>, kot osnovo za mesečni obračun.</w:t>
      </w:r>
      <w:r w:rsidR="003F5458">
        <w:rPr>
          <w:rFonts w:cs="Arial"/>
          <w:sz w:val="22"/>
          <w:szCs w:val="22"/>
          <w:lang w:val="sl-SI"/>
        </w:rPr>
        <w:t xml:space="preserve"> </w:t>
      </w:r>
      <w:r w:rsidR="00F84E6F">
        <w:rPr>
          <w:rFonts w:cs="Arial"/>
          <w:sz w:val="22"/>
          <w:szCs w:val="22"/>
          <w:lang w:val="sl-SI"/>
        </w:rPr>
        <w:t>Poročilo bo predal do desetega v mesecu za dela, izvedena v preteklem mesecu in sicer</w:t>
      </w:r>
      <w:r>
        <w:rPr>
          <w:rFonts w:cs="Arial"/>
          <w:sz w:val="22"/>
          <w:szCs w:val="22"/>
          <w:lang w:val="sl-SI"/>
        </w:rPr>
        <w:t xml:space="preserve"> v </w:t>
      </w:r>
      <w:r w:rsidR="00330902">
        <w:rPr>
          <w:rFonts w:cs="Arial"/>
          <w:sz w:val="22"/>
          <w:szCs w:val="22"/>
          <w:lang w:val="sl-SI"/>
        </w:rPr>
        <w:t>dveh (2)</w:t>
      </w:r>
      <w:r>
        <w:rPr>
          <w:rFonts w:cs="Arial"/>
          <w:sz w:val="22"/>
          <w:szCs w:val="22"/>
          <w:lang w:val="sl-SI"/>
        </w:rPr>
        <w:t xml:space="preserve"> tiskanih izvodih in </w:t>
      </w:r>
      <w:r w:rsidR="00330902">
        <w:rPr>
          <w:rFonts w:cs="Arial"/>
          <w:sz w:val="22"/>
          <w:szCs w:val="22"/>
          <w:lang w:val="sl-SI"/>
        </w:rPr>
        <w:t>dveh (2)</w:t>
      </w:r>
      <w:r>
        <w:rPr>
          <w:rFonts w:cs="Arial"/>
          <w:sz w:val="22"/>
          <w:szCs w:val="22"/>
          <w:lang w:val="sl-SI"/>
        </w:rPr>
        <w:t xml:space="preserve"> elektronskih izvodih</w:t>
      </w:r>
      <w:r w:rsidR="00907DC7">
        <w:rPr>
          <w:rFonts w:cs="Arial"/>
          <w:sz w:val="22"/>
          <w:szCs w:val="22"/>
          <w:lang w:val="sl-SI"/>
        </w:rPr>
        <w:t xml:space="preserve"> (</w:t>
      </w:r>
      <w:r w:rsidR="00AB6B56">
        <w:rPr>
          <w:rFonts w:cs="Arial"/>
          <w:sz w:val="22"/>
          <w:szCs w:val="22"/>
          <w:lang w:val="sl-SI"/>
        </w:rPr>
        <w:t xml:space="preserve">skladno z Navodili za predajo investicijsko – tehnične dokumentacije </w:t>
      </w:r>
      <w:r w:rsidR="00B24BFF">
        <w:rPr>
          <w:rFonts w:cs="Arial"/>
          <w:sz w:val="22"/>
          <w:szCs w:val="22"/>
          <w:lang w:val="sl-SI"/>
        </w:rPr>
        <w:t>v arhiv DRSI, ki so objavljena na spletni strani DRSI)</w:t>
      </w:r>
      <w:r>
        <w:rPr>
          <w:rFonts w:cs="Arial"/>
          <w:sz w:val="22"/>
          <w:szCs w:val="22"/>
          <w:lang w:val="sl-SI"/>
        </w:rPr>
        <w:t xml:space="preserve"> ter ga Naročniku predstavil na koordinacijskem sestanku, ki bo predvidoma enkrat mesečno na sedežu Naročnika. </w:t>
      </w:r>
      <w:r w:rsidR="000F2C0D">
        <w:rPr>
          <w:rFonts w:cs="Arial"/>
          <w:sz w:val="22"/>
          <w:szCs w:val="22"/>
          <w:lang w:val="sl-SI"/>
        </w:rPr>
        <w:t>Poročilo</w:t>
      </w:r>
      <w:r w:rsidR="003F5458">
        <w:rPr>
          <w:rFonts w:cs="Arial"/>
          <w:sz w:val="22"/>
          <w:szCs w:val="22"/>
          <w:lang w:val="sl-SI"/>
        </w:rPr>
        <w:t xml:space="preserve"> mora vsebovati najmanj naslednje podatke :</w:t>
      </w:r>
    </w:p>
    <w:p w14:paraId="607DD69F" w14:textId="77777777" w:rsidR="005E6E2C" w:rsidRDefault="005E6E2C" w:rsidP="005E6E2C">
      <w:pPr>
        <w:jc w:val="both"/>
        <w:rPr>
          <w:rFonts w:cs="Arial"/>
          <w:sz w:val="22"/>
          <w:szCs w:val="22"/>
          <w:lang w:val="sl-SI"/>
        </w:rPr>
      </w:pPr>
    </w:p>
    <w:p w14:paraId="569F7CD5" w14:textId="77777777" w:rsidR="000F2C0D" w:rsidRDefault="000F2C0D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Seznam</w:t>
      </w:r>
      <w:r w:rsidR="003F5458" w:rsidRPr="008B134C">
        <w:rPr>
          <w:rFonts w:cs="Arial"/>
          <w:sz w:val="22"/>
          <w:szCs w:val="22"/>
          <w:lang w:val="sl-SI"/>
        </w:rPr>
        <w:t xml:space="preserve"> </w:t>
      </w:r>
      <w:r>
        <w:rPr>
          <w:rFonts w:cs="Arial"/>
          <w:sz w:val="22"/>
          <w:szCs w:val="22"/>
          <w:lang w:val="sl-SI"/>
        </w:rPr>
        <w:t xml:space="preserve">vseh </w:t>
      </w:r>
      <w:r w:rsidR="003F5458" w:rsidRPr="008B134C">
        <w:rPr>
          <w:rFonts w:cs="Arial"/>
          <w:sz w:val="22"/>
          <w:szCs w:val="22"/>
          <w:lang w:val="sl-SI"/>
        </w:rPr>
        <w:t>pregledanih gradbišč</w:t>
      </w:r>
      <w:r>
        <w:rPr>
          <w:rFonts w:cs="Arial"/>
          <w:sz w:val="22"/>
          <w:szCs w:val="22"/>
          <w:lang w:val="sl-SI"/>
        </w:rPr>
        <w:t xml:space="preserve"> v obdobju zadnjega meseca</w:t>
      </w:r>
      <w:r w:rsidR="003F5458" w:rsidRPr="008B134C">
        <w:rPr>
          <w:rFonts w:cs="Arial"/>
          <w:sz w:val="22"/>
          <w:szCs w:val="22"/>
          <w:lang w:val="sl-SI"/>
        </w:rPr>
        <w:t xml:space="preserve"> s </w:t>
      </w:r>
      <w:r>
        <w:rPr>
          <w:rFonts w:cs="Arial"/>
          <w:sz w:val="22"/>
          <w:szCs w:val="22"/>
          <w:lang w:val="sl-SI"/>
        </w:rPr>
        <w:t xml:space="preserve">podatki o datumu ogleda, </w:t>
      </w:r>
    </w:p>
    <w:p w14:paraId="3F84E6DF" w14:textId="77777777" w:rsidR="000F2C0D" w:rsidRDefault="000F2C0D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 Kontrolni list ogleda za posamezno gradbišče, ki mora vsebovati : </w:t>
      </w:r>
    </w:p>
    <w:p w14:paraId="6899DDA3" w14:textId="77777777" w:rsidR="000F2C0D" w:rsidRDefault="003F5458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8B134C">
        <w:rPr>
          <w:rFonts w:cs="Arial"/>
          <w:sz w:val="22"/>
          <w:szCs w:val="22"/>
          <w:lang w:val="sl-SI"/>
        </w:rPr>
        <w:t xml:space="preserve">točno lokacijo (cesta, odsek, </w:t>
      </w:r>
      <w:proofErr w:type="spellStart"/>
      <w:r w:rsidRPr="008B134C">
        <w:rPr>
          <w:rFonts w:cs="Arial"/>
          <w:sz w:val="22"/>
          <w:szCs w:val="22"/>
          <w:lang w:val="sl-SI"/>
        </w:rPr>
        <w:t>stacionaža</w:t>
      </w:r>
      <w:proofErr w:type="spellEnd"/>
      <w:r w:rsidRPr="008B134C">
        <w:rPr>
          <w:rFonts w:cs="Arial"/>
          <w:sz w:val="22"/>
          <w:szCs w:val="22"/>
          <w:lang w:val="sl-SI"/>
        </w:rPr>
        <w:t xml:space="preserve">), </w:t>
      </w:r>
    </w:p>
    <w:p w14:paraId="71D8B43E" w14:textId="77777777" w:rsidR="003F5458" w:rsidRDefault="003F5458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8B134C">
        <w:rPr>
          <w:rFonts w:cs="Arial"/>
          <w:sz w:val="22"/>
          <w:szCs w:val="22"/>
          <w:lang w:val="sl-SI"/>
        </w:rPr>
        <w:t>točn</w:t>
      </w:r>
      <w:r w:rsidR="000F2C0D">
        <w:rPr>
          <w:rFonts w:cs="Arial"/>
          <w:sz w:val="22"/>
          <w:szCs w:val="22"/>
          <w:lang w:val="sl-SI"/>
        </w:rPr>
        <w:t>e</w:t>
      </w:r>
      <w:r w:rsidRPr="008B134C">
        <w:rPr>
          <w:rFonts w:cs="Arial"/>
          <w:sz w:val="22"/>
          <w:szCs w:val="22"/>
          <w:lang w:val="sl-SI"/>
        </w:rPr>
        <w:t xml:space="preserve"> pogodben</w:t>
      </w:r>
      <w:r w:rsidR="000F2C0D">
        <w:rPr>
          <w:rFonts w:cs="Arial"/>
          <w:sz w:val="22"/>
          <w:szCs w:val="22"/>
          <w:lang w:val="sl-SI"/>
        </w:rPr>
        <w:t>e</w:t>
      </w:r>
      <w:r w:rsidRPr="008B134C">
        <w:rPr>
          <w:rFonts w:cs="Arial"/>
          <w:sz w:val="22"/>
          <w:szCs w:val="22"/>
          <w:lang w:val="sl-SI"/>
        </w:rPr>
        <w:t xml:space="preserve"> podatk</w:t>
      </w:r>
      <w:r w:rsidR="000F2C0D">
        <w:rPr>
          <w:rFonts w:cs="Arial"/>
          <w:sz w:val="22"/>
          <w:szCs w:val="22"/>
          <w:lang w:val="sl-SI"/>
        </w:rPr>
        <w:t>e</w:t>
      </w:r>
      <w:r w:rsidRPr="008B134C">
        <w:rPr>
          <w:rFonts w:cs="Arial"/>
          <w:sz w:val="22"/>
          <w:szCs w:val="22"/>
          <w:lang w:val="sl-SI"/>
        </w:rPr>
        <w:t xml:space="preserve"> o gradnji (številka</w:t>
      </w:r>
      <w:r w:rsidR="00017E55">
        <w:rPr>
          <w:rFonts w:cs="Arial"/>
          <w:sz w:val="22"/>
          <w:szCs w:val="22"/>
          <w:lang w:val="sl-SI"/>
        </w:rPr>
        <w:t xml:space="preserve"> projekta,</w:t>
      </w:r>
      <w:r w:rsidR="000F2C0D">
        <w:rPr>
          <w:rFonts w:cs="Arial"/>
          <w:sz w:val="22"/>
          <w:szCs w:val="22"/>
          <w:lang w:val="sl-SI"/>
        </w:rPr>
        <w:t xml:space="preserve">  evidenčna številka gradbišča,</w:t>
      </w:r>
      <w:r w:rsidR="00017E55">
        <w:rPr>
          <w:rFonts w:cs="Arial"/>
          <w:sz w:val="22"/>
          <w:szCs w:val="22"/>
          <w:lang w:val="sl-SI"/>
        </w:rPr>
        <w:t xml:space="preserve"> številka</w:t>
      </w:r>
      <w:r w:rsidRPr="008B134C">
        <w:rPr>
          <w:rFonts w:cs="Arial"/>
          <w:sz w:val="22"/>
          <w:szCs w:val="22"/>
          <w:lang w:val="sl-SI"/>
        </w:rPr>
        <w:t xml:space="preserve"> pogodbe, datum podpisa</w:t>
      </w:r>
      <w:r w:rsidR="000F2C0D">
        <w:rPr>
          <w:rFonts w:cs="Arial"/>
          <w:sz w:val="22"/>
          <w:szCs w:val="22"/>
          <w:lang w:val="sl-SI"/>
        </w:rPr>
        <w:t xml:space="preserve"> pogodbe</w:t>
      </w:r>
      <w:r w:rsidRPr="008B134C">
        <w:rPr>
          <w:rFonts w:cs="Arial"/>
          <w:sz w:val="22"/>
          <w:szCs w:val="22"/>
          <w:lang w:val="sl-SI"/>
        </w:rPr>
        <w:t>, naziv glavnega izvajalca)</w:t>
      </w:r>
    </w:p>
    <w:p w14:paraId="21879C4C" w14:textId="77777777" w:rsidR="000F2C0D" w:rsidRDefault="000F2C0D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podatke o Izvajalcu in Nadzoru,</w:t>
      </w:r>
    </w:p>
    <w:p w14:paraId="6A83C721" w14:textId="77777777" w:rsidR="00017E55" w:rsidRDefault="000F2C0D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podatke </w:t>
      </w:r>
      <w:r w:rsidR="00017E55" w:rsidRPr="000F2C0D">
        <w:rPr>
          <w:rFonts w:cs="Arial"/>
          <w:sz w:val="22"/>
          <w:szCs w:val="22"/>
          <w:lang w:val="sl-SI"/>
        </w:rPr>
        <w:t>o predloženi dokumentaci</w:t>
      </w:r>
      <w:r>
        <w:rPr>
          <w:rFonts w:cs="Arial"/>
          <w:sz w:val="22"/>
          <w:szCs w:val="22"/>
          <w:lang w:val="sl-SI"/>
        </w:rPr>
        <w:t>ji na gradbišču,</w:t>
      </w:r>
    </w:p>
    <w:p w14:paraId="5C7B2DAE" w14:textId="77777777" w:rsidR="000F2C0D" w:rsidRDefault="000F2C0D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podatke o imetnikih pooblastila</w:t>
      </w:r>
      <w:r w:rsidR="007D6071">
        <w:rPr>
          <w:rFonts w:cs="Arial"/>
          <w:sz w:val="22"/>
          <w:szCs w:val="22"/>
          <w:lang w:val="sl-SI"/>
        </w:rPr>
        <w:t>,</w:t>
      </w:r>
    </w:p>
    <w:p w14:paraId="7C944D3D" w14:textId="77777777" w:rsidR="007D6071" w:rsidRDefault="007D6071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podatke o Načrtu gospodarjenja z gradbenimi odpadki,</w:t>
      </w:r>
    </w:p>
    <w:p w14:paraId="606425FA" w14:textId="77777777" w:rsidR="003F5458" w:rsidRDefault="000F2C0D" w:rsidP="000F2C0D">
      <w:pPr>
        <w:numPr>
          <w:ilvl w:val="1"/>
          <w:numId w:val="26"/>
        </w:num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u</w:t>
      </w:r>
      <w:r w:rsidR="003F5458" w:rsidRPr="000F2C0D">
        <w:rPr>
          <w:rFonts w:cs="Arial"/>
          <w:sz w:val="22"/>
          <w:szCs w:val="22"/>
          <w:lang w:val="sl-SI"/>
        </w:rPr>
        <w:t>gotovitve o</w:t>
      </w:r>
      <w:r w:rsidR="00E417AD" w:rsidRPr="000F2C0D">
        <w:rPr>
          <w:rFonts w:cs="Arial"/>
          <w:sz w:val="22"/>
          <w:szCs w:val="22"/>
          <w:lang w:val="sl-SI"/>
        </w:rPr>
        <w:t>b</w:t>
      </w:r>
      <w:r w:rsidR="003F5458" w:rsidRPr="000F2C0D">
        <w:rPr>
          <w:rFonts w:cs="Arial"/>
          <w:sz w:val="22"/>
          <w:szCs w:val="22"/>
          <w:lang w:val="sl-SI"/>
        </w:rPr>
        <w:t xml:space="preserve"> izvedeni kontroli </w:t>
      </w:r>
      <w:r w:rsidR="00E417AD" w:rsidRPr="000F2C0D">
        <w:rPr>
          <w:rFonts w:cs="Arial"/>
          <w:sz w:val="22"/>
          <w:szCs w:val="22"/>
          <w:lang w:val="sl-SI"/>
        </w:rPr>
        <w:t>ravnanja z gradbenimi odpadki</w:t>
      </w:r>
      <w:r w:rsidR="00351F4E" w:rsidRPr="000F2C0D">
        <w:rPr>
          <w:rFonts w:cs="Arial"/>
          <w:sz w:val="22"/>
          <w:szCs w:val="22"/>
          <w:lang w:val="sl-SI"/>
        </w:rPr>
        <w:t>,</w:t>
      </w:r>
    </w:p>
    <w:p w14:paraId="7D11DBBB" w14:textId="77777777" w:rsidR="007D6071" w:rsidRPr="000F2C0D" w:rsidRDefault="007D6071" w:rsidP="007D6071">
      <w:pPr>
        <w:ind w:left="1440"/>
        <w:jc w:val="both"/>
        <w:rPr>
          <w:rFonts w:cs="Arial"/>
          <w:sz w:val="22"/>
          <w:szCs w:val="22"/>
          <w:lang w:val="sl-SI"/>
        </w:rPr>
      </w:pPr>
    </w:p>
    <w:p w14:paraId="31279510" w14:textId="77777777" w:rsidR="00E417AD" w:rsidRPr="00156C7F" w:rsidRDefault="00E417AD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156C7F">
        <w:rPr>
          <w:rFonts w:cs="Arial"/>
          <w:sz w:val="22"/>
          <w:szCs w:val="22"/>
          <w:lang w:val="sl-SI"/>
        </w:rPr>
        <w:t>Predlog Naročniku za nadaljnje ukrepanje, v primeru ugotovitve neustreznega ravnanja z gradbenimi odpadki</w:t>
      </w:r>
      <w:r w:rsidR="007D6071" w:rsidRPr="00156C7F">
        <w:rPr>
          <w:rFonts w:cs="Arial"/>
          <w:sz w:val="22"/>
          <w:szCs w:val="22"/>
          <w:lang w:val="sl-SI"/>
        </w:rPr>
        <w:t>,</w:t>
      </w:r>
      <w:r w:rsidRPr="00156C7F">
        <w:rPr>
          <w:rFonts w:cs="Arial"/>
          <w:sz w:val="22"/>
          <w:szCs w:val="22"/>
          <w:lang w:val="sl-SI"/>
        </w:rPr>
        <w:t xml:space="preserve"> </w:t>
      </w:r>
    </w:p>
    <w:p w14:paraId="568E51AA" w14:textId="77777777" w:rsidR="001372D6" w:rsidRPr="00156C7F" w:rsidRDefault="003525E8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156C7F">
        <w:rPr>
          <w:rFonts w:cs="Arial"/>
          <w:sz w:val="22"/>
          <w:szCs w:val="22"/>
          <w:lang w:val="sl-SI"/>
        </w:rPr>
        <w:t>Poročilo</w:t>
      </w:r>
      <w:r w:rsidR="001372D6" w:rsidRPr="00156C7F">
        <w:rPr>
          <w:rFonts w:cs="Arial"/>
          <w:sz w:val="22"/>
          <w:szCs w:val="22"/>
          <w:lang w:val="sl-SI"/>
        </w:rPr>
        <w:t xml:space="preserve"> o pregledih</w:t>
      </w:r>
      <w:r w:rsidR="00A276B2" w:rsidRPr="00156C7F">
        <w:rPr>
          <w:rFonts w:cs="Arial"/>
          <w:sz w:val="22"/>
          <w:szCs w:val="22"/>
          <w:lang w:val="sl-SI"/>
        </w:rPr>
        <w:t>/sestankih</w:t>
      </w:r>
      <w:r w:rsidR="001372D6" w:rsidRPr="00156C7F">
        <w:rPr>
          <w:rFonts w:cs="Arial"/>
          <w:sz w:val="22"/>
          <w:szCs w:val="22"/>
          <w:lang w:val="sl-SI"/>
        </w:rPr>
        <w:t xml:space="preserve"> pri prevzemnikih odp</w:t>
      </w:r>
      <w:r w:rsidRPr="00156C7F">
        <w:rPr>
          <w:rFonts w:cs="Arial"/>
          <w:sz w:val="22"/>
          <w:szCs w:val="22"/>
          <w:lang w:val="sl-SI"/>
        </w:rPr>
        <w:t>adkov (zahtevana vsebina poročila je opisana v točki 2.4. tega Opisa naročila),</w:t>
      </w:r>
    </w:p>
    <w:p w14:paraId="2CDFD235" w14:textId="77777777" w:rsidR="003525E8" w:rsidRPr="00156C7F" w:rsidRDefault="003525E8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156C7F">
        <w:rPr>
          <w:rFonts w:cs="Arial"/>
          <w:sz w:val="22"/>
          <w:szCs w:val="22"/>
          <w:lang w:val="sl-SI"/>
        </w:rPr>
        <w:t>Poročilo o ugotovljenih podatkih v informacijskem sistemu za ravnanje z odpadki IS-Odpadki,</w:t>
      </w:r>
    </w:p>
    <w:p w14:paraId="219000DD" w14:textId="77777777" w:rsidR="003525E8" w:rsidRPr="00156C7F" w:rsidRDefault="003525E8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156C7F">
        <w:rPr>
          <w:rFonts w:cs="Arial"/>
          <w:sz w:val="22"/>
          <w:szCs w:val="22"/>
          <w:lang w:val="sl-SI"/>
        </w:rPr>
        <w:t xml:space="preserve">Poročilo o </w:t>
      </w:r>
      <w:r w:rsidR="0056396A" w:rsidRPr="00156C7F">
        <w:rPr>
          <w:rFonts w:cs="Arial"/>
          <w:sz w:val="22"/>
          <w:szCs w:val="22"/>
          <w:lang w:val="sl-SI"/>
        </w:rPr>
        <w:t xml:space="preserve">morebitnih </w:t>
      </w:r>
      <w:r w:rsidRPr="00156C7F">
        <w:rPr>
          <w:rFonts w:cs="Arial"/>
          <w:sz w:val="22"/>
          <w:szCs w:val="22"/>
          <w:lang w:val="sl-SI"/>
        </w:rPr>
        <w:t>aktivnostih komunikacije s pristojnimi institucijami na področju ravnanja z gradbenimi odpadki.</w:t>
      </w:r>
    </w:p>
    <w:p w14:paraId="2C7DEE4F" w14:textId="77777777" w:rsidR="00A276B2" w:rsidRPr="00156C7F" w:rsidRDefault="00A276B2" w:rsidP="005E6E2C">
      <w:pPr>
        <w:numPr>
          <w:ilvl w:val="0"/>
          <w:numId w:val="26"/>
        </w:numPr>
        <w:jc w:val="both"/>
        <w:rPr>
          <w:rFonts w:cs="Arial"/>
          <w:sz w:val="22"/>
          <w:szCs w:val="22"/>
          <w:lang w:val="sl-SI"/>
        </w:rPr>
      </w:pPr>
      <w:r w:rsidRPr="00156C7F">
        <w:rPr>
          <w:rFonts w:cs="Arial"/>
          <w:sz w:val="22"/>
          <w:szCs w:val="22"/>
          <w:lang w:val="sl-SI"/>
        </w:rPr>
        <w:t xml:space="preserve">Poročilo </w:t>
      </w:r>
      <w:r w:rsidR="008660E9" w:rsidRPr="00156C7F">
        <w:rPr>
          <w:rFonts w:cs="Arial"/>
          <w:sz w:val="22"/>
          <w:szCs w:val="22"/>
          <w:lang w:val="sl-SI"/>
        </w:rPr>
        <w:t xml:space="preserve">o ostalih aktivnostih, ki jih je izvedel po naročilu Naročnika </w:t>
      </w:r>
    </w:p>
    <w:p w14:paraId="762C263C" w14:textId="77777777" w:rsidR="00C83490" w:rsidRDefault="00C83490" w:rsidP="00D8579D">
      <w:pPr>
        <w:rPr>
          <w:rFonts w:cs="Arial"/>
          <w:sz w:val="22"/>
          <w:szCs w:val="22"/>
          <w:lang w:val="sl-SI"/>
        </w:rPr>
      </w:pPr>
    </w:p>
    <w:p w14:paraId="16C3CE53" w14:textId="77777777" w:rsidR="00D8579D" w:rsidRDefault="00D8579D" w:rsidP="00D95966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V primeru odstopanj oziroma ugotovljenih nepravilnosti z gradbenimi odpadki, mora izvajalec del iz tega Opisa naročila pripraviti pismene pozive izvajalcu gradbenih del in </w:t>
      </w:r>
      <w:r w:rsidR="001372D6">
        <w:rPr>
          <w:rFonts w:cs="Arial"/>
          <w:sz w:val="22"/>
          <w:szCs w:val="22"/>
          <w:lang w:val="sl-SI"/>
        </w:rPr>
        <w:t>Nadzoru</w:t>
      </w:r>
      <w:r>
        <w:rPr>
          <w:rFonts w:cs="Arial"/>
          <w:sz w:val="22"/>
          <w:szCs w:val="22"/>
          <w:lang w:val="sl-SI"/>
        </w:rPr>
        <w:t xml:space="preserve"> za odpravo neskladnosti ter nato spremljati odpravo ugotovljenih neskladnosti in o tem poročati Naročniku. </w:t>
      </w:r>
    </w:p>
    <w:p w14:paraId="70CF09CF" w14:textId="77777777" w:rsidR="005E6E2C" w:rsidRPr="005E6E2C" w:rsidRDefault="005E6E2C" w:rsidP="005E6E2C">
      <w:pPr>
        <w:ind w:left="720"/>
        <w:rPr>
          <w:rFonts w:cs="Arial"/>
          <w:sz w:val="22"/>
          <w:szCs w:val="22"/>
          <w:lang w:val="sl-SI"/>
        </w:rPr>
      </w:pPr>
    </w:p>
    <w:p w14:paraId="51B84B3A" w14:textId="77777777" w:rsidR="00B12749" w:rsidRPr="005E6E2C" w:rsidRDefault="00B12749" w:rsidP="00896710">
      <w:pPr>
        <w:pStyle w:val="GLAVA0"/>
      </w:pPr>
      <w:r w:rsidRPr="005E6E2C">
        <w:t xml:space="preserve">Zaključek </w:t>
      </w:r>
    </w:p>
    <w:p w14:paraId="262AC1D2" w14:textId="77777777" w:rsidR="00B12749" w:rsidRDefault="00B12749" w:rsidP="00C83490">
      <w:pPr>
        <w:ind w:left="720"/>
        <w:rPr>
          <w:rFonts w:cs="Arial"/>
          <w:sz w:val="22"/>
          <w:szCs w:val="22"/>
          <w:lang w:val="sl-SI"/>
        </w:rPr>
      </w:pPr>
    </w:p>
    <w:p w14:paraId="515A4F48" w14:textId="77777777" w:rsidR="00C97827" w:rsidRDefault="00C97827" w:rsidP="00D8579D">
      <w:pPr>
        <w:jc w:val="both"/>
        <w:rPr>
          <w:rFonts w:cs="Arial"/>
          <w:sz w:val="22"/>
          <w:szCs w:val="22"/>
          <w:lang w:val="sl-SI"/>
        </w:rPr>
      </w:pPr>
    </w:p>
    <w:p w14:paraId="10A06DA0" w14:textId="77777777" w:rsidR="005E6E2C" w:rsidRDefault="005E6E2C" w:rsidP="00D8579D">
      <w:pPr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Izvajalec</w:t>
      </w:r>
      <w:r w:rsidR="00813C23">
        <w:rPr>
          <w:rFonts w:cs="Arial"/>
          <w:sz w:val="22"/>
          <w:szCs w:val="22"/>
          <w:lang w:val="sl-SI"/>
        </w:rPr>
        <w:t xml:space="preserve"> del </w:t>
      </w:r>
      <w:r w:rsidR="00C97827">
        <w:rPr>
          <w:rFonts w:cs="Arial"/>
          <w:sz w:val="22"/>
          <w:szCs w:val="22"/>
          <w:lang w:val="sl-SI"/>
        </w:rPr>
        <w:t xml:space="preserve">iz </w:t>
      </w:r>
      <w:r w:rsidR="00813C23">
        <w:rPr>
          <w:rFonts w:cs="Arial"/>
          <w:sz w:val="22"/>
          <w:szCs w:val="22"/>
          <w:lang w:val="sl-SI"/>
        </w:rPr>
        <w:t>tega opisa naročila</w:t>
      </w:r>
      <w:r>
        <w:rPr>
          <w:rFonts w:cs="Arial"/>
          <w:sz w:val="22"/>
          <w:szCs w:val="22"/>
          <w:lang w:val="sl-SI"/>
        </w:rPr>
        <w:t xml:space="preserve"> mora pri svojem delu upoštevati vso veljavno zakonodajo </w:t>
      </w:r>
      <w:r w:rsidR="009908EA">
        <w:rPr>
          <w:rFonts w:cs="Arial"/>
          <w:sz w:val="22"/>
          <w:szCs w:val="22"/>
          <w:lang w:val="sl-SI"/>
        </w:rPr>
        <w:t xml:space="preserve">v R Sloveniji, še posebej </w:t>
      </w:r>
      <w:r>
        <w:rPr>
          <w:rFonts w:cs="Arial"/>
          <w:sz w:val="22"/>
          <w:szCs w:val="22"/>
          <w:lang w:val="sl-SI"/>
        </w:rPr>
        <w:t xml:space="preserve">s področja </w:t>
      </w:r>
      <w:r w:rsidR="007C034F">
        <w:rPr>
          <w:rFonts w:cs="Arial"/>
          <w:sz w:val="22"/>
          <w:szCs w:val="22"/>
          <w:lang w:val="sl-SI"/>
        </w:rPr>
        <w:t xml:space="preserve">gradnje ter </w:t>
      </w:r>
      <w:r>
        <w:rPr>
          <w:rFonts w:cs="Arial"/>
          <w:sz w:val="22"/>
          <w:szCs w:val="22"/>
          <w:lang w:val="sl-SI"/>
        </w:rPr>
        <w:t xml:space="preserve">ravnanja z odpadki. V kolikor se zakonodaja spremeni v času izvajanja del, mora izvajalec te spremembe upoštevati pri svojem delu. </w:t>
      </w:r>
    </w:p>
    <w:p w14:paraId="759A5F40" w14:textId="77777777" w:rsidR="005E6E2C" w:rsidRDefault="005E6E2C" w:rsidP="00D8579D">
      <w:pPr>
        <w:jc w:val="both"/>
        <w:rPr>
          <w:rFonts w:cs="Arial"/>
          <w:sz w:val="22"/>
          <w:szCs w:val="22"/>
          <w:lang w:val="sl-SI"/>
        </w:rPr>
      </w:pPr>
    </w:p>
    <w:p w14:paraId="3E450912" w14:textId="77777777" w:rsidR="00767CCA" w:rsidRDefault="00767CCA" w:rsidP="00D8579D">
      <w:pPr>
        <w:jc w:val="both"/>
        <w:rPr>
          <w:rFonts w:cs="Arial"/>
          <w:sz w:val="22"/>
          <w:szCs w:val="22"/>
          <w:lang w:val="sl-SI"/>
        </w:rPr>
      </w:pPr>
    </w:p>
    <w:p w14:paraId="7979C3E3" w14:textId="77777777" w:rsidR="00767CCA" w:rsidRDefault="00767CCA" w:rsidP="00D8579D">
      <w:pPr>
        <w:jc w:val="both"/>
        <w:rPr>
          <w:rFonts w:cs="Arial"/>
          <w:sz w:val="22"/>
          <w:szCs w:val="22"/>
          <w:lang w:val="sl-SI"/>
        </w:rPr>
      </w:pPr>
    </w:p>
    <w:p w14:paraId="4F5CDF30" w14:textId="77777777" w:rsidR="00767CCA" w:rsidRDefault="00767CCA" w:rsidP="00D8579D">
      <w:pPr>
        <w:jc w:val="both"/>
        <w:rPr>
          <w:rFonts w:cs="Arial"/>
          <w:sz w:val="22"/>
          <w:szCs w:val="22"/>
          <w:lang w:val="sl-SI"/>
        </w:rPr>
      </w:pPr>
    </w:p>
    <w:p w14:paraId="38EB1ADD" w14:textId="77777777" w:rsidR="00767CCA" w:rsidRDefault="00767CCA" w:rsidP="00D8579D">
      <w:pPr>
        <w:jc w:val="both"/>
        <w:rPr>
          <w:rFonts w:cs="Arial"/>
          <w:sz w:val="22"/>
          <w:szCs w:val="22"/>
          <w:lang w:val="sl-SI"/>
        </w:rPr>
      </w:pPr>
    </w:p>
    <w:p w14:paraId="2E7275BD" w14:textId="77777777" w:rsidR="00D028C3" w:rsidRDefault="00D028C3" w:rsidP="00D8579D">
      <w:pPr>
        <w:jc w:val="both"/>
        <w:rPr>
          <w:rFonts w:cs="Arial"/>
          <w:sz w:val="22"/>
          <w:szCs w:val="22"/>
          <w:lang w:val="sl-SI"/>
        </w:rPr>
      </w:pPr>
    </w:p>
    <w:p w14:paraId="781BAB40" w14:textId="77777777" w:rsidR="00D028C3" w:rsidRDefault="00D028C3" w:rsidP="00D8579D">
      <w:pPr>
        <w:jc w:val="both"/>
        <w:rPr>
          <w:rFonts w:cs="Arial"/>
          <w:sz w:val="22"/>
          <w:szCs w:val="22"/>
          <w:lang w:val="sl-SI"/>
        </w:rPr>
      </w:pPr>
    </w:p>
    <w:p w14:paraId="58859D0D" w14:textId="77777777" w:rsidR="00D028C3" w:rsidRDefault="00D028C3" w:rsidP="00D8579D">
      <w:pPr>
        <w:jc w:val="both"/>
        <w:rPr>
          <w:rFonts w:cs="Arial"/>
          <w:sz w:val="22"/>
          <w:szCs w:val="22"/>
          <w:lang w:val="sl-SI"/>
        </w:rPr>
      </w:pPr>
    </w:p>
    <w:p w14:paraId="18E6DDA8" w14:textId="11A83208" w:rsidR="00D028C3" w:rsidRDefault="00D028C3" w:rsidP="00D8579D">
      <w:pPr>
        <w:jc w:val="both"/>
        <w:rPr>
          <w:rFonts w:cs="Arial"/>
          <w:sz w:val="22"/>
          <w:szCs w:val="22"/>
          <w:lang w:val="sl-SI"/>
        </w:rPr>
      </w:pPr>
    </w:p>
    <w:p w14:paraId="7C941912" w14:textId="5892C245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1133BF4A" w14:textId="093E34C8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327B874B" w14:textId="48020949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112B0279" w14:textId="3A0AA457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454F62EA" w14:textId="11928586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3D192957" w14:textId="0953C946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6E5D2DA9" w14:textId="07ADA52F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2BA6A80F" w14:textId="338A12D4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53011E84" w14:textId="6CFC7D13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2D573AEA" w14:textId="067BE3F9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59E58D70" w14:textId="566FF48D" w:rsidR="00A117D9" w:rsidRDefault="00A117D9" w:rsidP="00D8579D">
      <w:pPr>
        <w:jc w:val="both"/>
        <w:rPr>
          <w:rFonts w:cs="Arial"/>
          <w:sz w:val="22"/>
          <w:szCs w:val="22"/>
          <w:lang w:val="sl-SI"/>
        </w:rPr>
      </w:pPr>
    </w:p>
    <w:p w14:paraId="595B5405" w14:textId="1FB31BC9" w:rsidR="0089554D" w:rsidRDefault="0089554D" w:rsidP="00D8579D">
      <w:pPr>
        <w:jc w:val="both"/>
        <w:rPr>
          <w:rFonts w:cs="Arial"/>
          <w:sz w:val="22"/>
          <w:szCs w:val="22"/>
          <w:lang w:val="sl-SI"/>
        </w:rPr>
      </w:pPr>
    </w:p>
    <w:p w14:paraId="353DAAF0" w14:textId="77777777" w:rsidR="0089554D" w:rsidRDefault="0089554D" w:rsidP="00D8579D">
      <w:pPr>
        <w:jc w:val="both"/>
        <w:rPr>
          <w:rFonts w:cs="Arial"/>
          <w:sz w:val="22"/>
          <w:szCs w:val="22"/>
          <w:lang w:val="sl-SI"/>
        </w:rPr>
      </w:pPr>
    </w:p>
    <w:p w14:paraId="6BD23904" w14:textId="77777777" w:rsidR="00767CCA" w:rsidRDefault="00767CCA" w:rsidP="00D8579D">
      <w:pPr>
        <w:jc w:val="both"/>
        <w:rPr>
          <w:rFonts w:cs="Arial"/>
          <w:sz w:val="22"/>
          <w:szCs w:val="22"/>
          <w:lang w:val="sl-SI"/>
        </w:rPr>
      </w:pPr>
    </w:p>
    <w:p w14:paraId="7AE23720" w14:textId="19D38684" w:rsidR="00767CCA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  <w:r w:rsidRPr="00EC641F">
        <w:rPr>
          <w:rFonts w:cs="Arial"/>
          <w:b/>
          <w:sz w:val="22"/>
          <w:szCs w:val="22"/>
          <w:lang w:val="sl-SI"/>
        </w:rPr>
        <w:t>Izjava ponudnika:</w:t>
      </w:r>
    </w:p>
    <w:p w14:paraId="62DC3ACF" w14:textId="77777777" w:rsidR="0089554D" w:rsidRPr="00EC641F" w:rsidRDefault="0089554D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5369BD63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1A93550F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  <w:r w:rsidRPr="00EC641F">
        <w:rPr>
          <w:rFonts w:cs="Arial"/>
          <w:b/>
          <w:sz w:val="22"/>
          <w:szCs w:val="22"/>
          <w:lang w:val="sl-SI"/>
        </w:rPr>
        <w:t>Izjavljamo, da smo seznanjeni z zahtevami in obsegom del Opisa naročila.</w:t>
      </w:r>
    </w:p>
    <w:p w14:paraId="2132EEFA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3A06AE15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2D513D7D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20B0A06E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  <w:r w:rsidRPr="00EC641F">
        <w:rPr>
          <w:rFonts w:cs="Arial"/>
          <w:b/>
          <w:sz w:val="22"/>
          <w:szCs w:val="22"/>
          <w:lang w:val="sl-SI"/>
        </w:rPr>
        <w:t>Ponudnik: ____________________________</w:t>
      </w:r>
    </w:p>
    <w:p w14:paraId="33076265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3D568CA4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3C5E4226" w14:textId="77777777" w:rsidR="00767CCA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1B7788B0" w14:textId="77777777" w:rsidR="0054459B" w:rsidRDefault="0054459B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0D2BC5A4" w14:textId="77777777" w:rsidR="0054459B" w:rsidRPr="00EC641F" w:rsidRDefault="0054459B" w:rsidP="00767CCA">
      <w:pPr>
        <w:jc w:val="both"/>
        <w:rPr>
          <w:rFonts w:cs="Arial"/>
          <w:b/>
          <w:sz w:val="22"/>
          <w:szCs w:val="22"/>
          <w:lang w:val="sl-SI"/>
        </w:rPr>
      </w:pPr>
    </w:p>
    <w:p w14:paraId="071C8C17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  <w:r w:rsidRPr="00EC641F">
        <w:rPr>
          <w:rFonts w:cs="Arial"/>
          <w:b/>
          <w:sz w:val="22"/>
          <w:szCs w:val="22"/>
          <w:lang w:val="sl-SI"/>
        </w:rPr>
        <w:t>………………………………</w:t>
      </w:r>
      <w:r w:rsidRPr="00EC641F">
        <w:rPr>
          <w:rFonts w:cs="Arial"/>
          <w:b/>
          <w:sz w:val="22"/>
          <w:szCs w:val="22"/>
          <w:lang w:val="sl-SI"/>
        </w:rPr>
        <w:tab/>
        <w:t>Žig</w:t>
      </w:r>
      <w:r w:rsidRPr="00EC641F">
        <w:rPr>
          <w:rFonts w:cs="Arial"/>
          <w:b/>
          <w:sz w:val="22"/>
          <w:szCs w:val="22"/>
          <w:lang w:val="sl-SI"/>
        </w:rPr>
        <w:tab/>
        <w:t>....................................</w:t>
      </w:r>
    </w:p>
    <w:p w14:paraId="6D37117D" w14:textId="77777777" w:rsidR="00767CCA" w:rsidRPr="00EC641F" w:rsidRDefault="00767CCA" w:rsidP="00767CCA">
      <w:pPr>
        <w:jc w:val="both"/>
        <w:rPr>
          <w:rFonts w:cs="Arial"/>
          <w:b/>
          <w:sz w:val="22"/>
          <w:szCs w:val="22"/>
          <w:lang w:val="sl-SI"/>
        </w:rPr>
      </w:pPr>
      <w:r w:rsidRPr="00EC641F">
        <w:rPr>
          <w:rFonts w:cs="Arial"/>
          <w:b/>
          <w:sz w:val="22"/>
          <w:szCs w:val="22"/>
          <w:lang w:val="sl-SI"/>
        </w:rPr>
        <w:t>Datum</w:t>
      </w:r>
      <w:r w:rsidRPr="00EC641F">
        <w:rPr>
          <w:rFonts w:cs="Arial"/>
          <w:b/>
          <w:sz w:val="22"/>
          <w:szCs w:val="22"/>
          <w:lang w:val="sl-SI"/>
        </w:rPr>
        <w:tab/>
      </w:r>
      <w:r w:rsidRPr="00EC641F">
        <w:rPr>
          <w:rFonts w:cs="Arial"/>
          <w:b/>
          <w:sz w:val="22"/>
          <w:szCs w:val="22"/>
          <w:lang w:val="sl-SI"/>
        </w:rPr>
        <w:tab/>
      </w:r>
      <w:r w:rsidRPr="00EC641F">
        <w:rPr>
          <w:rFonts w:cs="Arial"/>
          <w:b/>
          <w:sz w:val="22"/>
          <w:szCs w:val="22"/>
          <w:lang w:val="sl-SI"/>
        </w:rPr>
        <w:tab/>
      </w:r>
      <w:r w:rsidRPr="00EC641F">
        <w:rPr>
          <w:rFonts w:cs="Arial"/>
          <w:b/>
          <w:sz w:val="22"/>
          <w:szCs w:val="22"/>
          <w:lang w:val="sl-SI"/>
        </w:rPr>
        <w:tab/>
      </w:r>
      <w:r w:rsidRPr="00EC641F">
        <w:rPr>
          <w:rFonts w:cs="Arial"/>
          <w:b/>
          <w:sz w:val="22"/>
          <w:szCs w:val="22"/>
          <w:lang w:val="sl-SI"/>
        </w:rPr>
        <w:tab/>
      </w:r>
      <w:r w:rsidRPr="00EC641F">
        <w:rPr>
          <w:rFonts w:cs="Arial"/>
          <w:b/>
          <w:sz w:val="22"/>
          <w:szCs w:val="22"/>
          <w:lang w:val="sl-SI"/>
        </w:rPr>
        <w:tab/>
        <w:t>Podpis</w:t>
      </w:r>
    </w:p>
    <w:p w14:paraId="74A6DF05" w14:textId="77777777" w:rsidR="00767CCA" w:rsidRPr="00EC641F" w:rsidRDefault="00767CCA" w:rsidP="00767CCA">
      <w:pPr>
        <w:jc w:val="both"/>
        <w:rPr>
          <w:rStyle w:val="highlight1"/>
          <w:rFonts w:cs="Arial"/>
          <w:sz w:val="22"/>
          <w:szCs w:val="22"/>
          <w:lang w:val="sl-SI"/>
        </w:rPr>
      </w:pPr>
    </w:p>
    <w:p w14:paraId="40C6B156" w14:textId="77777777" w:rsidR="00767CCA" w:rsidRPr="0055048B" w:rsidRDefault="00767CCA" w:rsidP="00767CCA">
      <w:pPr>
        <w:jc w:val="both"/>
        <w:rPr>
          <w:rFonts w:cs="Arial"/>
          <w:sz w:val="22"/>
          <w:szCs w:val="22"/>
          <w:lang w:val="sl-SI"/>
        </w:rPr>
      </w:pPr>
    </w:p>
    <w:p w14:paraId="218E0716" w14:textId="77777777" w:rsidR="00767CCA" w:rsidRDefault="00767CCA" w:rsidP="00D8579D">
      <w:pPr>
        <w:jc w:val="both"/>
        <w:rPr>
          <w:rFonts w:cs="Arial"/>
          <w:sz w:val="22"/>
          <w:szCs w:val="22"/>
          <w:lang w:val="sl-SI"/>
        </w:rPr>
      </w:pPr>
    </w:p>
    <w:sectPr w:rsidR="00767CCA" w:rsidSect="00350F05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E61F" w14:textId="77777777" w:rsidR="00BE07BD" w:rsidRDefault="00BE07BD">
      <w:r>
        <w:separator/>
      </w:r>
    </w:p>
  </w:endnote>
  <w:endnote w:type="continuationSeparator" w:id="0">
    <w:p w14:paraId="0DC55D54" w14:textId="77777777" w:rsidR="00BE07BD" w:rsidRDefault="00BE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mbria"/>
    <w:charset w:val="EE"/>
    <w:family w:val="auto"/>
    <w:pitch w:val="variable"/>
    <w:sig w:usb0="00000001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D2C5" w14:textId="77777777" w:rsidR="00D574F8" w:rsidRPr="00350F05" w:rsidRDefault="007342ED" w:rsidP="000634FE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 w:rsidR="00D574F8"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483416">
      <w:rPr>
        <w:rStyle w:val="tevilkastrani"/>
        <w:noProof/>
      </w:rPr>
      <w:t>9</w:t>
    </w:r>
    <w:r>
      <w:rPr>
        <w:rStyle w:val="tevilkastrani"/>
      </w:rPr>
      <w:fldChar w:fldCharType="end"/>
    </w:r>
    <w:r w:rsidR="00D574F8">
      <w:rPr>
        <w:lang w:val="sl-SI"/>
      </w:rPr>
      <w:t>/</w:t>
    </w:r>
    <w:r>
      <w:rPr>
        <w:rStyle w:val="tevilkastrani"/>
      </w:rPr>
      <w:fldChar w:fldCharType="begin"/>
    </w:r>
    <w:r w:rsidR="00D574F8"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483416">
      <w:rPr>
        <w:rStyle w:val="tevilkastrani"/>
        <w:noProof/>
      </w:rPr>
      <w:t>9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DD83" w14:textId="77777777" w:rsidR="00D574F8" w:rsidRDefault="00335427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74C9D77B" wp14:editId="7E5C7833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19050" t="0" r="4445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E7C57" w14:textId="77777777" w:rsidR="00BE07BD" w:rsidRDefault="00BE07BD">
      <w:r>
        <w:separator/>
      </w:r>
    </w:p>
  </w:footnote>
  <w:footnote w:type="continuationSeparator" w:id="0">
    <w:p w14:paraId="47A104A2" w14:textId="77777777" w:rsidR="00BE07BD" w:rsidRDefault="00BE0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C5E9" w14:textId="77777777" w:rsidR="00D574F8" w:rsidRPr="00110CBD" w:rsidRDefault="00D574F8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7A40C" w14:textId="77777777" w:rsidR="00D574F8" w:rsidRDefault="00335427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7216" behindDoc="1" locked="0" layoutInCell="1" allowOverlap="1" wp14:anchorId="63105152" wp14:editId="040CA95C">
          <wp:simplePos x="0" y="0"/>
          <wp:positionH relativeFrom="column">
            <wp:posOffset>-568960</wp:posOffset>
          </wp:positionH>
          <wp:positionV relativeFrom="paragraph">
            <wp:posOffset>92710</wp:posOffset>
          </wp:positionV>
          <wp:extent cx="4489450" cy="1435100"/>
          <wp:effectExtent l="19050" t="0" r="6350" b="0"/>
          <wp:wrapNone/>
          <wp:docPr id="3" name="Slika 3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9450" cy="143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09D3A6C" w14:textId="77777777" w:rsidR="00D574F8" w:rsidRDefault="00D574F8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0AD727D1" w14:textId="77777777" w:rsidR="00D574F8" w:rsidRDefault="00D574F8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7B1F2396" w14:textId="77777777" w:rsidR="00D574F8" w:rsidRDefault="00D574F8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18FD"/>
    <w:multiLevelType w:val="multilevel"/>
    <w:tmpl w:val="ECF03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C96FC5"/>
    <w:multiLevelType w:val="hybridMultilevel"/>
    <w:tmpl w:val="67F6E612"/>
    <w:lvl w:ilvl="0" w:tplc="21AADE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51DB1"/>
    <w:multiLevelType w:val="hybridMultilevel"/>
    <w:tmpl w:val="78363CCE"/>
    <w:lvl w:ilvl="0" w:tplc="21AADEB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CB1AEC"/>
    <w:multiLevelType w:val="hybridMultilevel"/>
    <w:tmpl w:val="01AEB5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24197"/>
    <w:multiLevelType w:val="hybridMultilevel"/>
    <w:tmpl w:val="0F92A6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923E1E"/>
    <w:multiLevelType w:val="hybridMultilevel"/>
    <w:tmpl w:val="5A8E7E0A"/>
    <w:lvl w:ilvl="0" w:tplc="CCE299B6">
      <w:start w:val="424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02061"/>
    <w:multiLevelType w:val="multilevel"/>
    <w:tmpl w:val="322E8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50B4B61"/>
    <w:multiLevelType w:val="hybridMultilevel"/>
    <w:tmpl w:val="C608BCB8"/>
    <w:lvl w:ilvl="0" w:tplc="6694DA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10718"/>
    <w:multiLevelType w:val="multilevel"/>
    <w:tmpl w:val="9A0098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B64671F"/>
    <w:multiLevelType w:val="hybridMultilevel"/>
    <w:tmpl w:val="A71E964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6D0EF2"/>
    <w:multiLevelType w:val="hybridMultilevel"/>
    <w:tmpl w:val="9B9AEA52"/>
    <w:lvl w:ilvl="0" w:tplc="136C79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422A8"/>
    <w:multiLevelType w:val="hybridMultilevel"/>
    <w:tmpl w:val="9D6CA18A"/>
    <w:lvl w:ilvl="0" w:tplc="6E2E50C2">
      <w:start w:val="8"/>
      <w:numFmt w:val="bullet"/>
      <w:lvlText w:val="-"/>
      <w:lvlJc w:val="left"/>
      <w:pPr>
        <w:ind w:left="163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15" w15:restartNumberingAfterBreak="0">
    <w:nsid w:val="31595FEF"/>
    <w:multiLevelType w:val="hybridMultilevel"/>
    <w:tmpl w:val="9DCAEA7E"/>
    <w:lvl w:ilvl="0" w:tplc="A39050D0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02712"/>
    <w:multiLevelType w:val="hybridMultilevel"/>
    <w:tmpl w:val="1E7A8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A5EC0"/>
    <w:multiLevelType w:val="hybridMultilevel"/>
    <w:tmpl w:val="4C78EC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13488"/>
    <w:multiLevelType w:val="hybridMultilevel"/>
    <w:tmpl w:val="5086BF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37040"/>
    <w:multiLevelType w:val="hybridMultilevel"/>
    <w:tmpl w:val="4FF8683C"/>
    <w:lvl w:ilvl="0" w:tplc="AA0403D4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0F043A"/>
    <w:multiLevelType w:val="hybridMultilevel"/>
    <w:tmpl w:val="C6FA20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94902"/>
    <w:multiLevelType w:val="hybridMultilevel"/>
    <w:tmpl w:val="AB56A982"/>
    <w:lvl w:ilvl="0" w:tplc="99DCF2A8">
      <w:start w:val="3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F0A97"/>
    <w:multiLevelType w:val="hybridMultilevel"/>
    <w:tmpl w:val="199E2698"/>
    <w:lvl w:ilvl="0" w:tplc="33801F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F92030"/>
    <w:multiLevelType w:val="hybridMultilevel"/>
    <w:tmpl w:val="FFB8EC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6175C"/>
    <w:multiLevelType w:val="multilevel"/>
    <w:tmpl w:val="8D22B4C4"/>
    <w:lvl w:ilvl="0">
      <w:start w:val="1"/>
      <w:numFmt w:val="decimal"/>
      <w:pStyle w:val="GLAVA0"/>
      <w:lvlText w:val="%1"/>
      <w:lvlJc w:val="left"/>
      <w:pPr>
        <w:ind w:left="432" w:hanging="432"/>
      </w:pPr>
    </w:lvl>
    <w:lvl w:ilvl="1">
      <w:start w:val="1"/>
      <w:numFmt w:val="decimal"/>
      <w:pStyle w:val="GLAVA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D4E0F9F"/>
    <w:multiLevelType w:val="hybridMultilevel"/>
    <w:tmpl w:val="F6581FD6"/>
    <w:lvl w:ilvl="0" w:tplc="70E0DB16">
      <w:numFmt w:val="bullet"/>
      <w:lvlText w:val="-"/>
      <w:lvlJc w:val="left"/>
      <w:pPr>
        <w:ind w:left="705" w:hanging="705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31FAC"/>
    <w:multiLevelType w:val="hybridMultilevel"/>
    <w:tmpl w:val="8744DF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8031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6618C5"/>
    <w:multiLevelType w:val="hybridMultilevel"/>
    <w:tmpl w:val="DE66A8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5106E"/>
    <w:multiLevelType w:val="hybridMultilevel"/>
    <w:tmpl w:val="FFBC5E1C"/>
    <w:lvl w:ilvl="0" w:tplc="70E0DB16">
      <w:numFmt w:val="bullet"/>
      <w:lvlText w:val="-"/>
      <w:lvlJc w:val="left"/>
      <w:pPr>
        <w:ind w:left="705" w:hanging="705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31F3D"/>
    <w:multiLevelType w:val="hybridMultilevel"/>
    <w:tmpl w:val="97D2D832"/>
    <w:lvl w:ilvl="0" w:tplc="6102FDF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76551313">
    <w:abstractNumId w:val="24"/>
  </w:num>
  <w:num w:numId="2" w16cid:durableId="270936721">
    <w:abstractNumId w:val="13"/>
  </w:num>
  <w:num w:numId="3" w16cid:durableId="947127879">
    <w:abstractNumId w:val="20"/>
  </w:num>
  <w:num w:numId="4" w16cid:durableId="904997995">
    <w:abstractNumId w:val="5"/>
  </w:num>
  <w:num w:numId="5" w16cid:durableId="828518038">
    <w:abstractNumId w:val="7"/>
  </w:num>
  <w:num w:numId="6" w16cid:durableId="626543037">
    <w:abstractNumId w:val="32"/>
  </w:num>
  <w:num w:numId="7" w16cid:durableId="628977534">
    <w:abstractNumId w:val="6"/>
  </w:num>
  <w:num w:numId="8" w16cid:durableId="259873391">
    <w:abstractNumId w:val="0"/>
  </w:num>
  <w:num w:numId="9" w16cid:durableId="959799953">
    <w:abstractNumId w:val="29"/>
  </w:num>
  <w:num w:numId="10" w16cid:durableId="193884736">
    <w:abstractNumId w:val="17"/>
  </w:num>
  <w:num w:numId="11" w16cid:durableId="1902517611">
    <w:abstractNumId w:val="27"/>
  </w:num>
  <w:num w:numId="12" w16cid:durableId="73860225">
    <w:abstractNumId w:val="15"/>
  </w:num>
  <w:num w:numId="13" w16cid:durableId="508301026">
    <w:abstractNumId w:val="18"/>
  </w:num>
  <w:num w:numId="14" w16cid:durableId="330331787">
    <w:abstractNumId w:val="8"/>
  </w:num>
  <w:num w:numId="15" w16cid:durableId="677124929">
    <w:abstractNumId w:val="25"/>
  </w:num>
  <w:num w:numId="16" w16cid:durableId="2028552849">
    <w:abstractNumId w:val="31"/>
  </w:num>
  <w:num w:numId="17" w16cid:durableId="272858583">
    <w:abstractNumId w:val="10"/>
  </w:num>
  <w:num w:numId="18" w16cid:durableId="32200034">
    <w:abstractNumId w:val="22"/>
  </w:num>
  <w:num w:numId="19" w16cid:durableId="589317855">
    <w:abstractNumId w:val="19"/>
  </w:num>
  <w:num w:numId="20" w16cid:durableId="731850475">
    <w:abstractNumId w:val="14"/>
  </w:num>
  <w:num w:numId="21" w16cid:durableId="2077821004">
    <w:abstractNumId w:val="16"/>
  </w:num>
  <w:num w:numId="22" w16cid:durableId="402723143">
    <w:abstractNumId w:val="4"/>
  </w:num>
  <w:num w:numId="23" w16cid:durableId="91705985">
    <w:abstractNumId w:val="23"/>
  </w:num>
  <w:num w:numId="24" w16cid:durableId="2104373243">
    <w:abstractNumId w:val="28"/>
  </w:num>
  <w:num w:numId="25" w16cid:durableId="549417130">
    <w:abstractNumId w:val="12"/>
  </w:num>
  <w:num w:numId="26" w16cid:durableId="647713182">
    <w:abstractNumId w:val="1"/>
  </w:num>
  <w:num w:numId="27" w16cid:durableId="1574272620">
    <w:abstractNumId w:val="9"/>
  </w:num>
  <w:num w:numId="28" w16cid:durableId="238835928">
    <w:abstractNumId w:val="11"/>
  </w:num>
  <w:num w:numId="29" w16cid:durableId="1837527373">
    <w:abstractNumId w:val="2"/>
  </w:num>
  <w:num w:numId="30" w16cid:durableId="1317799463">
    <w:abstractNumId w:val="3"/>
  </w:num>
  <w:num w:numId="31" w16cid:durableId="16951846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15086257">
    <w:abstractNumId w:val="30"/>
  </w:num>
  <w:num w:numId="33" w16cid:durableId="12571348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7EC"/>
    <w:rsid w:val="0000103D"/>
    <w:rsid w:val="0000135F"/>
    <w:rsid w:val="00012675"/>
    <w:rsid w:val="0001613C"/>
    <w:rsid w:val="00016F6F"/>
    <w:rsid w:val="00017E55"/>
    <w:rsid w:val="00017EFF"/>
    <w:rsid w:val="00023A88"/>
    <w:rsid w:val="00023AE0"/>
    <w:rsid w:val="00023F3B"/>
    <w:rsid w:val="00025EB3"/>
    <w:rsid w:val="00026EC8"/>
    <w:rsid w:val="00035BB4"/>
    <w:rsid w:val="00037965"/>
    <w:rsid w:val="00042588"/>
    <w:rsid w:val="00042B2E"/>
    <w:rsid w:val="00047364"/>
    <w:rsid w:val="00053A15"/>
    <w:rsid w:val="000627C1"/>
    <w:rsid w:val="000634FE"/>
    <w:rsid w:val="00067704"/>
    <w:rsid w:val="00067B61"/>
    <w:rsid w:val="000707A4"/>
    <w:rsid w:val="000732D3"/>
    <w:rsid w:val="0007599C"/>
    <w:rsid w:val="00075FD4"/>
    <w:rsid w:val="0008004E"/>
    <w:rsid w:val="00083C46"/>
    <w:rsid w:val="000937DC"/>
    <w:rsid w:val="000939C6"/>
    <w:rsid w:val="000A04FA"/>
    <w:rsid w:val="000A274B"/>
    <w:rsid w:val="000A3515"/>
    <w:rsid w:val="000A7238"/>
    <w:rsid w:val="000C6072"/>
    <w:rsid w:val="000D56B0"/>
    <w:rsid w:val="000D7385"/>
    <w:rsid w:val="000E28DB"/>
    <w:rsid w:val="000E43E8"/>
    <w:rsid w:val="000E45F5"/>
    <w:rsid w:val="000F2C0D"/>
    <w:rsid w:val="000F3494"/>
    <w:rsid w:val="000F3FD1"/>
    <w:rsid w:val="000F63A7"/>
    <w:rsid w:val="001057D8"/>
    <w:rsid w:val="00117A0F"/>
    <w:rsid w:val="00125088"/>
    <w:rsid w:val="0012553F"/>
    <w:rsid w:val="00127F60"/>
    <w:rsid w:val="00130F01"/>
    <w:rsid w:val="001357B2"/>
    <w:rsid w:val="001372D6"/>
    <w:rsid w:val="00151607"/>
    <w:rsid w:val="00156C7F"/>
    <w:rsid w:val="00161030"/>
    <w:rsid w:val="00161FD8"/>
    <w:rsid w:val="00163055"/>
    <w:rsid w:val="0016487E"/>
    <w:rsid w:val="001656CE"/>
    <w:rsid w:val="00166656"/>
    <w:rsid w:val="00172112"/>
    <w:rsid w:val="00172501"/>
    <w:rsid w:val="001739AC"/>
    <w:rsid w:val="00173C9C"/>
    <w:rsid w:val="0017478F"/>
    <w:rsid w:val="00177F7E"/>
    <w:rsid w:val="00180513"/>
    <w:rsid w:val="00181922"/>
    <w:rsid w:val="00185713"/>
    <w:rsid w:val="00185900"/>
    <w:rsid w:val="001868A6"/>
    <w:rsid w:val="001907A0"/>
    <w:rsid w:val="00195E4D"/>
    <w:rsid w:val="001A01AA"/>
    <w:rsid w:val="001B080E"/>
    <w:rsid w:val="001B121C"/>
    <w:rsid w:val="001B259B"/>
    <w:rsid w:val="001C0110"/>
    <w:rsid w:val="001D25FB"/>
    <w:rsid w:val="001D3872"/>
    <w:rsid w:val="001E04B9"/>
    <w:rsid w:val="001E4EA3"/>
    <w:rsid w:val="001F3D8D"/>
    <w:rsid w:val="001F61B1"/>
    <w:rsid w:val="00200533"/>
    <w:rsid w:val="00202A77"/>
    <w:rsid w:val="00206094"/>
    <w:rsid w:val="002203AC"/>
    <w:rsid w:val="00223BF1"/>
    <w:rsid w:val="0022492B"/>
    <w:rsid w:val="00233651"/>
    <w:rsid w:val="00242B3B"/>
    <w:rsid w:val="00244CAE"/>
    <w:rsid w:val="002540B9"/>
    <w:rsid w:val="00266E4D"/>
    <w:rsid w:val="00271CE5"/>
    <w:rsid w:val="002726A6"/>
    <w:rsid w:val="00282020"/>
    <w:rsid w:val="00287BD6"/>
    <w:rsid w:val="00287DFC"/>
    <w:rsid w:val="002909BF"/>
    <w:rsid w:val="002A2B69"/>
    <w:rsid w:val="002A2D59"/>
    <w:rsid w:val="002A619F"/>
    <w:rsid w:val="002A6281"/>
    <w:rsid w:val="002B5076"/>
    <w:rsid w:val="002C75D1"/>
    <w:rsid w:val="002D28F0"/>
    <w:rsid w:val="002E12A0"/>
    <w:rsid w:val="002E1BD5"/>
    <w:rsid w:val="002E2C82"/>
    <w:rsid w:val="002E562B"/>
    <w:rsid w:val="002F0D5A"/>
    <w:rsid w:val="002F132D"/>
    <w:rsid w:val="003020B7"/>
    <w:rsid w:val="00305245"/>
    <w:rsid w:val="00312415"/>
    <w:rsid w:val="0031386F"/>
    <w:rsid w:val="003141E3"/>
    <w:rsid w:val="003148B2"/>
    <w:rsid w:val="00315557"/>
    <w:rsid w:val="00321FC8"/>
    <w:rsid w:val="00324448"/>
    <w:rsid w:val="00330902"/>
    <w:rsid w:val="0033437F"/>
    <w:rsid w:val="00335427"/>
    <w:rsid w:val="003405C6"/>
    <w:rsid w:val="00340D29"/>
    <w:rsid w:val="00345066"/>
    <w:rsid w:val="00345B36"/>
    <w:rsid w:val="00350F05"/>
    <w:rsid w:val="00351F02"/>
    <w:rsid w:val="00351F4E"/>
    <w:rsid w:val="003525E8"/>
    <w:rsid w:val="003526C9"/>
    <w:rsid w:val="00353372"/>
    <w:rsid w:val="00353E89"/>
    <w:rsid w:val="00355237"/>
    <w:rsid w:val="003624ED"/>
    <w:rsid w:val="00362B6D"/>
    <w:rsid w:val="003636BF"/>
    <w:rsid w:val="003709B1"/>
    <w:rsid w:val="00371442"/>
    <w:rsid w:val="00371587"/>
    <w:rsid w:val="00374CE9"/>
    <w:rsid w:val="00375309"/>
    <w:rsid w:val="00377089"/>
    <w:rsid w:val="00380419"/>
    <w:rsid w:val="003845B4"/>
    <w:rsid w:val="00387B1A"/>
    <w:rsid w:val="003A2B58"/>
    <w:rsid w:val="003A3BDB"/>
    <w:rsid w:val="003B1196"/>
    <w:rsid w:val="003B15C6"/>
    <w:rsid w:val="003B659E"/>
    <w:rsid w:val="003C5DAA"/>
    <w:rsid w:val="003C5EE5"/>
    <w:rsid w:val="003C620F"/>
    <w:rsid w:val="003C6B38"/>
    <w:rsid w:val="003D2658"/>
    <w:rsid w:val="003D38AD"/>
    <w:rsid w:val="003D584E"/>
    <w:rsid w:val="003E0ABA"/>
    <w:rsid w:val="003E1C74"/>
    <w:rsid w:val="003E2FA8"/>
    <w:rsid w:val="003E4228"/>
    <w:rsid w:val="003E5C25"/>
    <w:rsid w:val="003E63C4"/>
    <w:rsid w:val="003F02AE"/>
    <w:rsid w:val="003F5458"/>
    <w:rsid w:val="003F5B90"/>
    <w:rsid w:val="003F75DA"/>
    <w:rsid w:val="00406544"/>
    <w:rsid w:val="00410707"/>
    <w:rsid w:val="00420B36"/>
    <w:rsid w:val="00423FCF"/>
    <w:rsid w:val="00426683"/>
    <w:rsid w:val="00433D3D"/>
    <w:rsid w:val="00435CB6"/>
    <w:rsid w:val="00437941"/>
    <w:rsid w:val="00446680"/>
    <w:rsid w:val="004467BE"/>
    <w:rsid w:val="00456DEB"/>
    <w:rsid w:val="004657EE"/>
    <w:rsid w:val="0047113B"/>
    <w:rsid w:val="00482523"/>
    <w:rsid w:val="00483416"/>
    <w:rsid w:val="0048346B"/>
    <w:rsid w:val="0048656D"/>
    <w:rsid w:val="00486877"/>
    <w:rsid w:val="00486DF1"/>
    <w:rsid w:val="00490F10"/>
    <w:rsid w:val="00493391"/>
    <w:rsid w:val="00496E04"/>
    <w:rsid w:val="004A25B8"/>
    <w:rsid w:val="004A7AF9"/>
    <w:rsid w:val="004C07A4"/>
    <w:rsid w:val="004C28C3"/>
    <w:rsid w:val="004C673B"/>
    <w:rsid w:val="004C725C"/>
    <w:rsid w:val="004D445E"/>
    <w:rsid w:val="004D4AAA"/>
    <w:rsid w:val="004D5AF0"/>
    <w:rsid w:val="004D6EAA"/>
    <w:rsid w:val="004E0705"/>
    <w:rsid w:val="004E0954"/>
    <w:rsid w:val="004E1009"/>
    <w:rsid w:val="004E4DD2"/>
    <w:rsid w:val="004E53EC"/>
    <w:rsid w:val="004E699F"/>
    <w:rsid w:val="004E6F2C"/>
    <w:rsid w:val="004E7746"/>
    <w:rsid w:val="004F0943"/>
    <w:rsid w:val="004F132D"/>
    <w:rsid w:val="004F618F"/>
    <w:rsid w:val="004F705E"/>
    <w:rsid w:val="00502DE9"/>
    <w:rsid w:val="00511717"/>
    <w:rsid w:val="00514943"/>
    <w:rsid w:val="00515C6A"/>
    <w:rsid w:val="005175A0"/>
    <w:rsid w:val="00522167"/>
    <w:rsid w:val="00524EF1"/>
    <w:rsid w:val="00526246"/>
    <w:rsid w:val="0054138B"/>
    <w:rsid w:val="0054459B"/>
    <w:rsid w:val="00544DAB"/>
    <w:rsid w:val="005464D6"/>
    <w:rsid w:val="0055048B"/>
    <w:rsid w:val="0055553C"/>
    <w:rsid w:val="00560328"/>
    <w:rsid w:val="0056396A"/>
    <w:rsid w:val="00567106"/>
    <w:rsid w:val="00581956"/>
    <w:rsid w:val="00585765"/>
    <w:rsid w:val="00587085"/>
    <w:rsid w:val="005917F9"/>
    <w:rsid w:val="00593D01"/>
    <w:rsid w:val="00594672"/>
    <w:rsid w:val="005A56D3"/>
    <w:rsid w:val="005B2292"/>
    <w:rsid w:val="005B433A"/>
    <w:rsid w:val="005C0B82"/>
    <w:rsid w:val="005C31C6"/>
    <w:rsid w:val="005C746C"/>
    <w:rsid w:val="005D3D41"/>
    <w:rsid w:val="005D3E50"/>
    <w:rsid w:val="005D6B45"/>
    <w:rsid w:val="005D6D68"/>
    <w:rsid w:val="005E043A"/>
    <w:rsid w:val="005E1D3C"/>
    <w:rsid w:val="005E2F80"/>
    <w:rsid w:val="005E6846"/>
    <w:rsid w:val="005E6E2C"/>
    <w:rsid w:val="005F10E8"/>
    <w:rsid w:val="005F119C"/>
    <w:rsid w:val="005F127B"/>
    <w:rsid w:val="005F4E23"/>
    <w:rsid w:val="005F682F"/>
    <w:rsid w:val="005F7342"/>
    <w:rsid w:val="0061114F"/>
    <w:rsid w:val="00625AE6"/>
    <w:rsid w:val="0062669E"/>
    <w:rsid w:val="006276A1"/>
    <w:rsid w:val="0063064E"/>
    <w:rsid w:val="00632253"/>
    <w:rsid w:val="00634693"/>
    <w:rsid w:val="00642714"/>
    <w:rsid w:val="006443C2"/>
    <w:rsid w:val="006455CE"/>
    <w:rsid w:val="0065008E"/>
    <w:rsid w:val="00652B59"/>
    <w:rsid w:val="00655841"/>
    <w:rsid w:val="006602F8"/>
    <w:rsid w:val="00661EAE"/>
    <w:rsid w:val="0066433E"/>
    <w:rsid w:val="00667D3D"/>
    <w:rsid w:val="006709EF"/>
    <w:rsid w:val="0067178D"/>
    <w:rsid w:val="00671FF0"/>
    <w:rsid w:val="00674340"/>
    <w:rsid w:val="006851E3"/>
    <w:rsid w:val="00687F5D"/>
    <w:rsid w:val="00691A2A"/>
    <w:rsid w:val="00692DFC"/>
    <w:rsid w:val="006A07EE"/>
    <w:rsid w:val="006A637E"/>
    <w:rsid w:val="006B115B"/>
    <w:rsid w:val="006B534D"/>
    <w:rsid w:val="006D2AC7"/>
    <w:rsid w:val="006D2F5A"/>
    <w:rsid w:val="006D6C26"/>
    <w:rsid w:val="006E1124"/>
    <w:rsid w:val="006E1287"/>
    <w:rsid w:val="006E1A74"/>
    <w:rsid w:val="006E24AA"/>
    <w:rsid w:val="006E4830"/>
    <w:rsid w:val="006E5532"/>
    <w:rsid w:val="006F5E7D"/>
    <w:rsid w:val="00701491"/>
    <w:rsid w:val="00705926"/>
    <w:rsid w:val="00710D6E"/>
    <w:rsid w:val="00711491"/>
    <w:rsid w:val="00715F85"/>
    <w:rsid w:val="00717E64"/>
    <w:rsid w:val="00720F4C"/>
    <w:rsid w:val="007228FD"/>
    <w:rsid w:val="007301E2"/>
    <w:rsid w:val="00733017"/>
    <w:rsid w:val="007342ED"/>
    <w:rsid w:val="00740D11"/>
    <w:rsid w:val="00740F28"/>
    <w:rsid w:val="0074213E"/>
    <w:rsid w:val="007454AE"/>
    <w:rsid w:val="00750C28"/>
    <w:rsid w:val="00756482"/>
    <w:rsid w:val="00757DEF"/>
    <w:rsid w:val="00762A5C"/>
    <w:rsid w:val="007665EF"/>
    <w:rsid w:val="00767359"/>
    <w:rsid w:val="00767CCA"/>
    <w:rsid w:val="0077054E"/>
    <w:rsid w:val="007707BB"/>
    <w:rsid w:val="00772A5D"/>
    <w:rsid w:val="0077484C"/>
    <w:rsid w:val="00775FBE"/>
    <w:rsid w:val="00783154"/>
    <w:rsid w:val="00783310"/>
    <w:rsid w:val="007854AC"/>
    <w:rsid w:val="007867AF"/>
    <w:rsid w:val="007868AA"/>
    <w:rsid w:val="007930E7"/>
    <w:rsid w:val="007942D3"/>
    <w:rsid w:val="00794DEA"/>
    <w:rsid w:val="00796107"/>
    <w:rsid w:val="007962D6"/>
    <w:rsid w:val="007A05B9"/>
    <w:rsid w:val="007A4A6D"/>
    <w:rsid w:val="007A53CD"/>
    <w:rsid w:val="007B1222"/>
    <w:rsid w:val="007B6A09"/>
    <w:rsid w:val="007C034F"/>
    <w:rsid w:val="007C0FDE"/>
    <w:rsid w:val="007D1BCF"/>
    <w:rsid w:val="007D6071"/>
    <w:rsid w:val="007D75CF"/>
    <w:rsid w:val="007E0440"/>
    <w:rsid w:val="007E6DC5"/>
    <w:rsid w:val="007F62F5"/>
    <w:rsid w:val="00801E5F"/>
    <w:rsid w:val="00813C23"/>
    <w:rsid w:val="00821622"/>
    <w:rsid w:val="008241F6"/>
    <w:rsid w:val="0082479C"/>
    <w:rsid w:val="008267AF"/>
    <w:rsid w:val="00826EF4"/>
    <w:rsid w:val="008279F7"/>
    <w:rsid w:val="008309EC"/>
    <w:rsid w:val="00830BC5"/>
    <w:rsid w:val="0084786F"/>
    <w:rsid w:val="00851EEE"/>
    <w:rsid w:val="00855DC1"/>
    <w:rsid w:val="00855EEF"/>
    <w:rsid w:val="008578F3"/>
    <w:rsid w:val="00860542"/>
    <w:rsid w:val="00862F8C"/>
    <w:rsid w:val="00864CAA"/>
    <w:rsid w:val="008660E9"/>
    <w:rsid w:val="0088043C"/>
    <w:rsid w:val="00884889"/>
    <w:rsid w:val="00885A49"/>
    <w:rsid w:val="00885C81"/>
    <w:rsid w:val="00886EB1"/>
    <w:rsid w:val="008906C9"/>
    <w:rsid w:val="008935CB"/>
    <w:rsid w:val="0089554D"/>
    <w:rsid w:val="00896710"/>
    <w:rsid w:val="008B0A34"/>
    <w:rsid w:val="008B0F00"/>
    <w:rsid w:val="008B134C"/>
    <w:rsid w:val="008B3B12"/>
    <w:rsid w:val="008B4903"/>
    <w:rsid w:val="008C1C52"/>
    <w:rsid w:val="008C5738"/>
    <w:rsid w:val="008C6A83"/>
    <w:rsid w:val="008D04F0"/>
    <w:rsid w:val="008D7B07"/>
    <w:rsid w:val="008E2E9B"/>
    <w:rsid w:val="008E658D"/>
    <w:rsid w:val="008F0067"/>
    <w:rsid w:val="008F0329"/>
    <w:rsid w:val="008F2843"/>
    <w:rsid w:val="008F292D"/>
    <w:rsid w:val="008F3500"/>
    <w:rsid w:val="008F483E"/>
    <w:rsid w:val="009041C1"/>
    <w:rsid w:val="00907DC7"/>
    <w:rsid w:val="00913C3C"/>
    <w:rsid w:val="009177A3"/>
    <w:rsid w:val="00920CA2"/>
    <w:rsid w:val="009227B1"/>
    <w:rsid w:val="00924E3C"/>
    <w:rsid w:val="00943A3D"/>
    <w:rsid w:val="0094624C"/>
    <w:rsid w:val="0094708F"/>
    <w:rsid w:val="009478C0"/>
    <w:rsid w:val="00950DC8"/>
    <w:rsid w:val="00956B59"/>
    <w:rsid w:val="00960C79"/>
    <w:rsid w:val="009612BB"/>
    <w:rsid w:val="00961630"/>
    <w:rsid w:val="00965EF7"/>
    <w:rsid w:val="009665E9"/>
    <w:rsid w:val="00966F7B"/>
    <w:rsid w:val="009722A2"/>
    <w:rsid w:val="00972560"/>
    <w:rsid w:val="00975209"/>
    <w:rsid w:val="00976CC0"/>
    <w:rsid w:val="00980436"/>
    <w:rsid w:val="00982438"/>
    <w:rsid w:val="00983661"/>
    <w:rsid w:val="009908EA"/>
    <w:rsid w:val="009A0C29"/>
    <w:rsid w:val="009A106D"/>
    <w:rsid w:val="009A5154"/>
    <w:rsid w:val="009A5574"/>
    <w:rsid w:val="009B0C05"/>
    <w:rsid w:val="009B237C"/>
    <w:rsid w:val="009B6FC2"/>
    <w:rsid w:val="009C01CE"/>
    <w:rsid w:val="009C2299"/>
    <w:rsid w:val="009C39EA"/>
    <w:rsid w:val="009C740A"/>
    <w:rsid w:val="009D49F8"/>
    <w:rsid w:val="009E5181"/>
    <w:rsid w:val="009E737C"/>
    <w:rsid w:val="009F06B0"/>
    <w:rsid w:val="00A0046B"/>
    <w:rsid w:val="00A01984"/>
    <w:rsid w:val="00A07E98"/>
    <w:rsid w:val="00A10EC2"/>
    <w:rsid w:val="00A117D9"/>
    <w:rsid w:val="00A125C5"/>
    <w:rsid w:val="00A14A27"/>
    <w:rsid w:val="00A1562D"/>
    <w:rsid w:val="00A16DE0"/>
    <w:rsid w:val="00A17FA4"/>
    <w:rsid w:val="00A2451C"/>
    <w:rsid w:val="00A26740"/>
    <w:rsid w:val="00A276B2"/>
    <w:rsid w:val="00A30710"/>
    <w:rsid w:val="00A32C73"/>
    <w:rsid w:val="00A3493A"/>
    <w:rsid w:val="00A35313"/>
    <w:rsid w:val="00A36859"/>
    <w:rsid w:val="00A45902"/>
    <w:rsid w:val="00A50DE7"/>
    <w:rsid w:val="00A515C8"/>
    <w:rsid w:val="00A573C6"/>
    <w:rsid w:val="00A62123"/>
    <w:rsid w:val="00A65EE7"/>
    <w:rsid w:val="00A674AC"/>
    <w:rsid w:val="00A70133"/>
    <w:rsid w:val="00A704DF"/>
    <w:rsid w:val="00A770A6"/>
    <w:rsid w:val="00A803DD"/>
    <w:rsid w:val="00A813B1"/>
    <w:rsid w:val="00A83172"/>
    <w:rsid w:val="00A851C4"/>
    <w:rsid w:val="00A85A0F"/>
    <w:rsid w:val="00A85C74"/>
    <w:rsid w:val="00A972C1"/>
    <w:rsid w:val="00A978FC"/>
    <w:rsid w:val="00AA3A0B"/>
    <w:rsid w:val="00AA5C87"/>
    <w:rsid w:val="00AB2E5C"/>
    <w:rsid w:val="00AB36C4"/>
    <w:rsid w:val="00AB6B56"/>
    <w:rsid w:val="00AC32B2"/>
    <w:rsid w:val="00AD223D"/>
    <w:rsid w:val="00AD3FA0"/>
    <w:rsid w:val="00AD7CFE"/>
    <w:rsid w:val="00AE10D8"/>
    <w:rsid w:val="00AE5EE5"/>
    <w:rsid w:val="00AE70D8"/>
    <w:rsid w:val="00AF06C9"/>
    <w:rsid w:val="00AF451D"/>
    <w:rsid w:val="00B04CDD"/>
    <w:rsid w:val="00B12749"/>
    <w:rsid w:val="00B157C4"/>
    <w:rsid w:val="00B17141"/>
    <w:rsid w:val="00B22DB6"/>
    <w:rsid w:val="00B22F94"/>
    <w:rsid w:val="00B23F02"/>
    <w:rsid w:val="00B24709"/>
    <w:rsid w:val="00B24BFF"/>
    <w:rsid w:val="00B25A7F"/>
    <w:rsid w:val="00B3052D"/>
    <w:rsid w:val="00B31575"/>
    <w:rsid w:val="00B34166"/>
    <w:rsid w:val="00B3615D"/>
    <w:rsid w:val="00B43955"/>
    <w:rsid w:val="00B50537"/>
    <w:rsid w:val="00B50A52"/>
    <w:rsid w:val="00B542B2"/>
    <w:rsid w:val="00B61EA4"/>
    <w:rsid w:val="00B72CA6"/>
    <w:rsid w:val="00B745D1"/>
    <w:rsid w:val="00B8547D"/>
    <w:rsid w:val="00B90924"/>
    <w:rsid w:val="00B92838"/>
    <w:rsid w:val="00BA1BF6"/>
    <w:rsid w:val="00BA3E77"/>
    <w:rsid w:val="00BA44E5"/>
    <w:rsid w:val="00BA7108"/>
    <w:rsid w:val="00BB4815"/>
    <w:rsid w:val="00BC1E08"/>
    <w:rsid w:val="00BC7D20"/>
    <w:rsid w:val="00BD30D4"/>
    <w:rsid w:val="00BD3D81"/>
    <w:rsid w:val="00BE07BD"/>
    <w:rsid w:val="00BE0F06"/>
    <w:rsid w:val="00BE151A"/>
    <w:rsid w:val="00BE3D1B"/>
    <w:rsid w:val="00BE6998"/>
    <w:rsid w:val="00BF0B0B"/>
    <w:rsid w:val="00BF2215"/>
    <w:rsid w:val="00BF2F74"/>
    <w:rsid w:val="00BF71A6"/>
    <w:rsid w:val="00C01AE2"/>
    <w:rsid w:val="00C03C02"/>
    <w:rsid w:val="00C0502C"/>
    <w:rsid w:val="00C0583F"/>
    <w:rsid w:val="00C07B0A"/>
    <w:rsid w:val="00C17132"/>
    <w:rsid w:val="00C234E4"/>
    <w:rsid w:val="00C250D5"/>
    <w:rsid w:val="00C25738"/>
    <w:rsid w:val="00C34912"/>
    <w:rsid w:val="00C35666"/>
    <w:rsid w:val="00C35B32"/>
    <w:rsid w:val="00C43742"/>
    <w:rsid w:val="00C44BE0"/>
    <w:rsid w:val="00C50E1F"/>
    <w:rsid w:val="00C5231C"/>
    <w:rsid w:val="00C53820"/>
    <w:rsid w:val="00C57D42"/>
    <w:rsid w:val="00C6116D"/>
    <w:rsid w:val="00C62FC7"/>
    <w:rsid w:val="00C63C15"/>
    <w:rsid w:val="00C66D79"/>
    <w:rsid w:val="00C70AE6"/>
    <w:rsid w:val="00C74E5B"/>
    <w:rsid w:val="00C82E4D"/>
    <w:rsid w:val="00C83490"/>
    <w:rsid w:val="00C856EB"/>
    <w:rsid w:val="00C92898"/>
    <w:rsid w:val="00C97827"/>
    <w:rsid w:val="00CA0F45"/>
    <w:rsid w:val="00CA4340"/>
    <w:rsid w:val="00CA47F5"/>
    <w:rsid w:val="00CB2F30"/>
    <w:rsid w:val="00CB4496"/>
    <w:rsid w:val="00CC03ED"/>
    <w:rsid w:val="00CC6228"/>
    <w:rsid w:val="00CD257D"/>
    <w:rsid w:val="00CD265C"/>
    <w:rsid w:val="00CD62D9"/>
    <w:rsid w:val="00CD63E7"/>
    <w:rsid w:val="00CE1116"/>
    <w:rsid w:val="00CE5238"/>
    <w:rsid w:val="00CE7514"/>
    <w:rsid w:val="00CF166D"/>
    <w:rsid w:val="00CF5028"/>
    <w:rsid w:val="00CF5CE5"/>
    <w:rsid w:val="00CF698E"/>
    <w:rsid w:val="00D0074E"/>
    <w:rsid w:val="00D01FFF"/>
    <w:rsid w:val="00D028C3"/>
    <w:rsid w:val="00D0414C"/>
    <w:rsid w:val="00D055B0"/>
    <w:rsid w:val="00D1030E"/>
    <w:rsid w:val="00D103C4"/>
    <w:rsid w:val="00D125FD"/>
    <w:rsid w:val="00D127CA"/>
    <w:rsid w:val="00D14B9C"/>
    <w:rsid w:val="00D14D9F"/>
    <w:rsid w:val="00D220A8"/>
    <w:rsid w:val="00D248DE"/>
    <w:rsid w:val="00D2789A"/>
    <w:rsid w:val="00D3205E"/>
    <w:rsid w:val="00D3466E"/>
    <w:rsid w:val="00D40ADF"/>
    <w:rsid w:val="00D4170E"/>
    <w:rsid w:val="00D47376"/>
    <w:rsid w:val="00D474FA"/>
    <w:rsid w:val="00D47C9B"/>
    <w:rsid w:val="00D5094A"/>
    <w:rsid w:val="00D526D1"/>
    <w:rsid w:val="00D55A70"/>
    <w:rsid w:val="00D56B9F"/>
    <w:rsid w:val="00D56E14"/>
    <w:rsid w:val="00D574F8"/>
    <w:rsid w:val="00D6089C"/>
    <w:rsid w:val="00D62024"/>
    <w:rsid w:val="00D626FD"/>
    <w:rsid w:val="00D748EA"/>
    <w:rsid w:val="00D80C74"/>
    <w:rsid w:val="00D830DE"/>
    <w:rsid w:val="00D8542D"/>
    <w:rsid w:val="00D8579D"/>
    <w:rsid w:val="00D90A56"/>
    <w:rsid w:val="00D95966"/>
    <w:rsid w:val="00D96947"/>
    <w:rsid w:val="00DA04FC"/>
    <w:rsid w:val="00DA37D1"/>
    <w:rsid w:val="00DB0D1F"/>
    <w:rsid w:val="00DB7087"/>
    <w:rsid w:val="00DC0646"/>
    <w:rsid w:val="00DC1628"/>
    <w:rsid w:val="00DC6A71"/>
    <w:rsid w:val="00DD48DB"/>
    <w:rsid w:val="00DE3BD3"/>
    <w:rsid w:val="00DE56FD"/>
    <w:rsid w:val="00DF2A4E"/>
    <w:rsid w:val="00DF496E"/>
    <w:rsid w:val="00E0200A"/>
    <w:rsid w:val="00E0357D"/>
    <w:rsid w:val="00E13A56"/>
    <w:rsid w:val="00E27BCA"/>
    <w:rsid w:val="00E31DDA"/>
    <w:rsid w:val="00E32CDD"/>
    <w:rsid w:val="00E37155"/>
    <w:rsid w:val="00E417AD"/>
    <w:rsid w:val="00E422CF"/>
    <w:rsid w:val="00E47BEE"/>
    <w:rsid w:val="00E50856"/>
    <w:rsid w:val="00E5115B"/>
    <w:rsid w:val="00E54717"/>
    <w:rsid w:val="00E54C5D"/>
    <w:rsid w:val="00E67FFB"/>
    <w:rsid w:val="00E70253"/>
    <w:rsid w:val="00E71747"/>
    <w:rsid w:val="00E73335"/>
    <w:rsid w:val="00E75CD1"/>
    <w:rsid w:val="00E77C69"/>
    <w:rsid w:val="00E81CA2"/>
    <w:rsid w:val="00E833B9"/>
    <w:rsid w:val="00E9159A"/>
    <w:rsid w:val="00E96638"/>
    <w:rsid w:val="00E97ED3"/>
    <w:rsid w:val="00EA2B0D"/>
    <w:rsid w:val="00EA3139"/>
    <w:rsid w:val="00EA4736"/>
    <w:rsid w:val="00EA53C0"/>
    <w:rsid w:val="00EA6051"/>
    <w:rsid w:val="00EB006F"/>
    <w:rsid w:val="00EB3598"/>
    <w:rsid w:val="00EC5A4B"/>
    <w:rsid w:val="00EC641F"/>
    <w:rsid w:val="00ED1C3E"/>
    <w:rsid w:val="00ED470C"/>
    <w:rsid w:val="00ED6D54"/>
    <w:rsid w:val="00EE1A87"/>
    <w:rsid w:val="00EE27EC"/>
    <w:rsid w:val="00EE5BC9"/>
    <w:rsid w:val="00EF0D35"/>
    <w:rsid w:val="00EF67AE"/>
    <w:rsid w:val="00F1561F"/>
    <w:rsid w:val="00F17A6A"/>
    <w:rsid w:val="00F240BB"/>
    <w:rsid w:val="00F27BBB"/>
    <w:rsid w:val="00F31322"/>
    <w:rsid w:val="00F3201E"/>
    <w:rsid w:val="00F36349"/>
    <w:rsid w:val="00F4660F"/>
    <w:rsid w:val="00F46E01"/>
    <w:rsid w:val="00F47C47"/>
    <w:rsid w:val="00F50D8D"/>
    <w:rsid w:val="00F548CD"/>
    <w:rsid w:val="00F55B4A"/>
    <w:rsid w:val="00F57FED"/>
    <w:rsid w:val="00F672A4"/>
    <w:rsid w:val="00F70A0C"/>
    <w:rsid w:val="00F83770"/>
    <w:rsid w:val="00F84E6F"/>
    <w:rsid w:val="00F862E5"/>
    <w:rsid w:val="00F92FA6"/>
    <w:rsid w:val="00F93D86"/>
    <w:rsid w:val="00F9779D"/>
    <w:rsid w:val="00FA4914"/>
    <w:rsid w:val="00FA7EDB"/>
    <w:rsid w:val="00FC1E7E"/>
    <w:rsid w:val="00FC4D5E"/>
    <w:rsid w:val="00FD3346"/>
    <w:rsid w:val="00FD7787"/>
    <w:rsid w:val="00FD7BAA"/>
    <w:rsid w:val="00FE2030"/>
    <w:rsid w:val="00FE51CD"/>
    <w:rsid w:val="00FE7BB5"/>
    <w:rsid w:val="00FE7D7E"/>
    <w:rsid w:val="00FF1A53"/>
    <w:rsid w:val="00FF3E31"/>
    <w:rsid w:val="00FF4E86"/>
    <w:rsid w:val="00FF59F3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04BFA8DB"/>
  <w15:docId w15:val="{EAFC6A0E-839B-4DF7-A95F-EB176114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uiPriority w:val="99"/>
    <w:rsid w:val="009A5154"/>
  </w:style>
  <w:style w:type="paragraph" w:styleId="Odstavekseznama">
    <w:name w:val="List Paragraph"/>
    <w:basedOn w:val="Navaden"/>
    <w:uiPriority w:val="34"/>
    <w:qFormat/>
    <w:rsid w:val="00862F8C"/>
    <w:pPr>
      <w:ind w:left="720"/>
      <w:contextualSpacing/>
    </w:pPr>
  </w:style>
  <w:style w:type="table" w:customStyle="1" w:styleId="TableNormal">
    <w:name w:val="Table Normal"/>
    <w:uiPriority w:val="99"/>
    <w:semiHidden/>
    <w:rsid w:val="003E2FA8"/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3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E833B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833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833B9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E833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E833B9"/>
    <w:rPr>
      <w:rFonts w:ascii="Arial" w:hAnsi="Arial"/>
      <w:b/>
      <w:bCs/>
      <w:lang w:val="en-US" w:eastAsia="en-US"/>
    </w:rPr>
  </w:style>
  <w:style w:type="paragraph" w:styleId="Besedilooblaka">
    <w:name w:val="Balloon Text"/>
    <w:basedOn w:val="Navaden"/>
    <w:link w:val="BesedilooblakaZnak"/>
    <w:rsid w:val="00E83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E833B9"/>
    <w:rPr>
      <w:rFonts w:ascii="Tahoma" w:hAnsi="Tahoma" w:cs="Tahoma"/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rsid w:val="00D830DE"/>
    <w:pPr>
      <w:suppressAutoHyphens/>
      <w:spacing w:line="240" w:lineRule="auto"/>
    </w:pPr>
    <w:rPr>
      <w:rFonts w:ascii="Tahoma" w:hAnsi="Tahoma"/>
      <w:szCs w:val="20"/>
      <w:lang w:val="sl-SI"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830DE"/>
    <w:rPr>
      <w:rFonts w:ascii="Tahoma" w:hAnsi="Tahoma"/>
      <w:lang w:eastAsia="ar-SA"/>
    </w:rPr>
  </w:style>
  <w:style w:type="character" w:styleId="Sprotnaopomba-sklic">
    <w:name w:val="footnote reference"/>
    <w:rsid w:val="00D830DE"/>
    <w:rPr>
      <w:vertAlign w:val="superscript"/>
    </w:rPr>
  </w:style>
  <w:style w:type="paragraph" w:styleId="Telobesedila2">
    <w:name w:val="Body Text 2"/>
    <w:basedOn w:val="Navaden"/>
    <w:link w:val="Telobesedila2Znak"/>
    <w:rsid w:val="000627C1"/>
    <w:pPr>
      <w:spacing w:line="240" w:lineRule="auto"/>
      <w:jc w:val="both"/>
    </w:pPr>
    <w:rPr>
      <w:b/>
      <w:sz w:val="22"/>
      <w:szCs w:val="20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0627C1"/>
    <w:rPr>
      <w:rFonts w:ascii="Arial" w:hAnsi="Arial"/>
      <w:b/>
      <w:sz w:val="22"/>
    </w:rPr>
  </w:style>
  <w:style w:type="character" w:customStyle="1" w:styleId="highlight1">
    <w:name w:val="highlight1"/>
    <w:rsid w:val="004F0943"/>
    <w:rPr>
      <w:color w:val="FF0000"/>
      <w:shd w:val="clear" w:color="auto" w:fill="FFFFFF"/>
    </w:rPr>
  </w:style>
  <w:style w:type="paragraph" w:customStyle="1" w:styleId="Odstavek">
    <w:name w:val="Odstavek"/>
    <w:basedOn w:val="Navaden"/>
    <w:link w:val="OdstavekZnak"/>
    <w:qFormat/>
    <w:rsid w:val="00D96947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  <w:textAlignment w:val="baseline"/>
    </w:pPr>
    <w:rPr>
      <w:sz w:val="22"/>
      <w:szCs w:val="22"/>
    </w:rPr>
  </w:style>
  <w:style w:type="character" w:customStyle="1" w:styleId="OdstavekZnak">
    <w:name w:val="Odstavek Znak"/>
    <w:link w:val="Odstavek"/>
    <w:rsid w:val="00D96947"/>
    <w:rPr>
      <w:rFonts w:ascii="Arial" w:hAnsi="Arial" w:cs="Arial"/>
      <w:sz w:val="22"/>
      <w:szCs w:val="22"/>
    </w:rPr>
  </w:style>
  <w:style w:type="paragraph" w:customStyle="1" w:styleId="len">
    <w:name w:val="Člen"/>
    <w:basedOn w:val="Navaden"/>
    <w:link w:val="lenZnak"/>
    <w:qFormat/>
    <w:rsid w:val="008B134C"/>
    <w:pPr>
      <w:suppressAutoHyphens/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b/>
      <w:sz w:val="22"/>
      <w:szCs w:val="22"/>
    </w:rPr>
  </w:style>
  <w:style w:type="character" w:customStyle="1" w:styleId="lenZnak">
    <w:name w:val="Člen Znak"/>
    <w:link w:val="len"/>
    <w:rsid w:val="008B134C"/>
    <w:rPr>
      <w:rFonts w:ascii="Arial" w:hAnsi="Arial"/>
      <w:b/>
      <w:sz w:val="22"/>
      <w:szCs w:val="22"/>
    </w:rPr>
  </w:style>
  <w:style w:type="paragraph" w:customStyle="1" w:styleId="lennaslov">
    <w:name w:val="Člen_naslov"/>
    <w:basedOn w:val="len"/>
    <w:qFormat/>
    <w:rsid w:val="008B134C"/>
    <w:pPr>
      <w:spacing w:before="0"/>
    </w:pPr>
  </w:style>
  <w:style w:type="paragraph" w:styleId="Podnaslov">
    <w:name w:val="Subtitle"/>
    <w:basedOn w:val="Navaden"/>
    <w:next w:val="Navaden"/>
    <w:link w:val="PodnaslovZnak"/>
    <w:qFormat/>
    <w:rsid w:val="004868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rsid w:val="004868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customStyle="1" w:styleId="GLAVA2">
    <w:name w:val="GLAVA 2"/>
    <w:basedOn w:val="Navaden"/>
    <w:qFormat/>
    <w:rsid w:val="00244CAE"/>
    <w:pPr>
      <w:numPr>
        <w:ilvl w:val="1"/>
        <w:numId w:val="33"/>
      </w:numPr>
      <w:tabs>
        <w:tab w:val="left" w:pos="-5529"/>
      </w:tabs>
      <w:spacing w:line="276" w:lineRule="auto"/>
      <w:jc w:val="both"/>
      <w:outlineLvl w:val="0"/>
    </w:pPr>
    <w:rPr>
      <w:rFonts w:cs="Arial"/>
      <w:b/>
      <w:sz w:val="22"/>
      <w:szCs w:val="22"/>
      <w:lang w:val="sl-SI"/>
    </w:rPr>
  </w:style>
  <w:style w:type="paragraph" w:customStyle="1" w:styleId="GLAVA0">
    <w:name w:val="GLAVA 0"/>
    <w:basedOn w:val="Navaden"/>
    <w:qFormat/>
    <w:rsid w:val="00244CAE"/>
    <w:pPr>
      <w:numPr>
        <w:numId w:val="33"/>
      </w:numPr>
      <w:pBdr>
        <w:bottom w:val="single" w:sz="4" w:space="1" w:color="FF0000"/>
      </w:pBdr>
      <w:tabs>
        <w:tab w:val="left" w:pos="-5529"/>
      </w:tabs>
      <w:spacing w:line="276" w:lineRule="auto"/>
      <w:ind w:left="0" w:hanging="567"/>
      <w:jc w:val="both"/>
      <w:outlineLvl w:val="0"/>
    </w:pPr>
    <w:rPr>
      <w:rFonts w:cs="Arial"/>
      <w:b/>
      <w:sz w:val="24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Predloge\SLO\Dire_RS_ces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C728A9FADE9C4580FB7D1E3AB84030" ma:contentTypeVersion="5" ma:contentTypeDescription="Ustvari nov dokument." ma:contentTypeScope="" ma:versionID="8d59dfdf84fa0df08bade17ff711f6d6">
  <xsd:schema xmlns:xsd="http://www.w3.org/2001/XMLSchema" xmlns:xs="http://www.w3.org/2001/XMLSchema" xmlns:p="http://schemas.microsoft.com/office/2006/metadata/properties" xmlns:ns3="a9214ad4-55b8-48c5-915a-e8424e3a0453" targetNamespace="http://schemas.microsoft.com/office/2006/metadata/properties" ma:root="true" ma:fieldsID="a31f1361ca42ec0bf48dd121b4d7cabb" ns3:_="">
    <xsd:import namespace="a9214ad4-55b8-48c5-915a-e8424e3a04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14ad4-55b8-48c5-915a-e8424e3a0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FB99F-2785-445C-808E-D35EAABD19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A9B10A-FC48-4527-B82F-7310467D8C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CFECAE-71D3-42CC-B34E-28CBE08A4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14ad4-55b8-48c5-915a-e8424e3a0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7B286-7616-4B31-A890-A10039B864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Dire_RS_cest</Template>
  <TotalTime>44</TotalTime>
  <Pages>10</Pages>
  <Words>3392</Words>
  <Characters>19341</Characters>
  <Application>Microsoft Office Word</Application>
  <DocSecurity>0</DocSecurity>
  <Lines>161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22688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Administrator</dc:creator>
  <cp:lastModifiedBy>Marjeta  Cestnik</cp:lastModifiedBy>
  <cp:revision>4</cp:revision>
  <cp:lastPrinted>2025-06-17T08:09:00Z</cp:lastPrinted>
  <dcterms:created xsi:type="dcterms:W3CDTF">2025-07-16T07:43:00Z</dcterms:created>
  <dcterms:modified xsi:type="dcterms:W3CDTF">2025-07-16T08:27:00Z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0x01010099C728A9FADE9C4580FB7D1E3AB84030</vt:lpwstr>
  </property>
</Properties>
</file>